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304CE8A7"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DE5F56">
        <w:rPr>
          <w:rFonts w:cs="Arial"/>
          <w:b/>
          <w:sz w:val="24"/>
          <w:szCs w:val="24"/>
        </w:rPr>
        <w:t>bis</w:t>
      </w:r>
      <w:r w:rsidR="00007064">
        <w:rPr>
          <w:rFonts w:cs="Arial"/>
          <w:b/>
          <w:sz w:val="24"/>
          <w:szCs w:val="24"/>
        </w:rPr>
        <w:t>-e</w:t>
      </w:r>
      <w:r w:rsidR="00E9777C">
        <w:rPr>
          <w:rFonts w:cs="Arial"/>
          <w:b/>
          <w:sz w:val="24"/>
          <w:szCs w:val="24"/>
        </w:rPr>
        <w:tab/>
      </w:r>
      <w:r w:rsidR="003F01AC" w:rsidRPr="003F01AC">
        <w:rPr>
          <w:rFonts w:cs="Arial"/>
          <w:b/>
          <w:sz w:val="24"/>
          <w:szCs w:val="24"/>
        </w:rPr>
        <w:t>R4-2305741</w:t>
      </w:r>
    </w:p>
    <w:p w14:paraId="72B0DFB2" w14:textId="234FFF21" w:rsidR="00BE09FA" w:rsidRDefault="00007064" w:rsidP="00EC7DEE">
      <w:pPr>
        <w:pStyle w:val="CRCoverPage"/>
        <w:tabs>
          <w:tab w:val="right" w:pos="9639"/>
        </w:tabs>
        <w:spacing w:after="0"/>
        <w:rPr>
          <w:b/>
          <w:sz w:val="24"/>
          <w:szCs w:val="24"/>
          <w:lang w:eastAsia="zh-CN"/>
        </w:rPr>
      </w:pPr>
      <w:r w:rsidRPr="00007064">
        <w:rPr>
          <w:b/>
          <w:sz w:val="24"/>
          <w:szCs w:val="24"/>
          <w:lang w:eastAsia="zh-CN"/>
        </w:rPr>
        <w:t>Electronic Meeting</w:t>
      </w:r>
      <w:r w:rsidR="0010497D" w:rsidRPr="0010497D">
        <w:rPr>
          <w:b/>
          <w:sz w:val="24"/>
          <w:szCs w:val="24"/>
          <w:lang w:eastAsia="zh-CN"/>
        </w:rPr>
        <w:t xml:space="preserve">, </w:t>
      </w:r>
      <w:r w:rsidR="00307A52" w:rsidRPr="00062030">
        <w:rPr>
          <w:rFonts w:eastAsia="SimSun" w:cs="Arial"/>
          <w:b/>
          <w:sz w:val="24"/>
          <w:szCs w:val="24"/>
          <w:lang w:eastAsia="zh-CN"/>
        </w:rPr>
        <w:t>April 17 – April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0B3D51A7"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9C254F" w:rsidRPr="009C254F">
        <w:rPr>
          <w:rFonts w:ascii="Arial" w:hAnsi="Arial" w:cs="Arial"/>
          <w:bCs/>
          <w:color w:val="000000"/>
          <w:sz w:val="22"/>
        </w:rPr>
        <w:t>SUL</w:t>
      </w:r>
      <w:r w:rsidR="009C254F">
        <w:rPr>
          <w:rFonts w:ascii="Arial" w:hAnsi="Arial" w:cs="Arial"/>
          <w:bCs/>
          <w:color w:val="000000"/>
          <w:sz w:val="22"/>
        </w:rPr>
        <w:t>_n</w:t>
      </w:r>
      <w:r w:rsidR="009742CE">
        <w:rPr>
          <w:rFonts w:ascii="Arial" w:hAnsi="Arial" w:cs="Arial"/>
          <w:bCs/>
          <w:color w:val="000000"/>
          <w:sz w:val="22"/>
        </w:rPr>
        <w:t>41</w:t>
      </w:r>
      <w:r w:rsidR="009C254F">
        <w:rPr>
          <w:rFonts w:ascii="Arial" w:hAnsi="Arial" w:cs="Arial"/>
          <w:bCs/>
          <w:color w:val="000000"/>
          <w:sz w:val="22"/>
        </w:rPr>
        <w:t>_n</w:t>
      </w:r>
      <w:r w:rsidR="009742CE">
        <w:rPr>
          <w:rFonts w:ascii="Arial" w:hAnsi="Arial" w:cs="Arial"/>
          <w:bCs/>
          <w:color w:val="000000"/>
          <w:sz w:val="22"/>
        </w:rPr>
        <w:t>97</w:t>
      </w:r>
      <w:r w:rsidR="009C254F">
        <w:rPr>
          <w:rFonts w:ascii="Arial" w:hAnsi="Arial" w:cs="Arial"/>
          <w:bCs/>
          <w:color w:val="000000"/>
          <w:sz w:val="22"/>
        </w:rPr>
        <w:t xml:space="preserve"> and </w:t>
      </w:r>
      <w:r w:rsidR="004F5221" w:rsidRPr="00425BF8">
        <w:rPr>
          <w:rFonts w:ascii="Arial" w:hAnsi="Arial" w:cs="Arial"/>
          <w:bCs/>
          <w:color w:val="000000"/>
          <w:sz w:val="22"/>
        </w:rPr>
        <w:t xml:space="preserve">CA_n40-n41 simultaneous </w:t>
      </w:r>
      <w:proofErr w:type="spellStart"/>
      <w:r w:rsidR="004F5221" w:rsidRPr="00425BF8">
        <w:rPr>
          <w:rFonts w:ascii="Arial" w:hAnsi="Arial" w:cs="Arial"/>
          <w:bCs/>
          <w:color w:val="000000"/>
          <w:sz w:val="22"/>
        </w:rPr>
        <w:t>RxTx</w:t>
      </w:r>
      <w:proofErr w:type="spellEnd"/>
      <w:r w:rsidR="004F5221" w:rsidRPr="00425BF8">
        <w:rPr>
          <w:rFonts w:ascii="Arial" w:hAnsi="Arial" w:cs="Arial"/>
          <w:bCs/>
          <w:color w:val="000000"/>
          <w:sz w:val="22"/>
        </w:rPr>
        <w:t xml:space="preserve"> MS</w:t>
      </w:r>
      <w:r w:rsidR="00801750">
        <w:rPr>
          <w:rFonts w:ascii="Arial" w:hAnsi="Arial" w:cs="Arial"/>
          <w:bCs/>
          <w:color w:val="000000"/>
          <w:sz w:val="22"/>
        </w:rPr>
        <w:t>D</w:t>
      </w:r>
    </w:p>
    <w:p w14:paraId="04CEABB2" w14:textId="651B8098"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F01AC" w:rsidRPr="003F01AC">
        <w:rPr>
          <w:rFonts w:ascii="Arial" w:hAnsi="Arial" w:cs="Arial"/>
          <w:bCs/>
          <w:color w:val="000000"/>
          <w:sz w:val="22"/>
          <w:lang w:val="pt-BR" w:eastAsia="ja-JP"/>
        </w:rPr>
        <w:t>4.27.2</w:t>
      </w:r>
      <w:r w:rsidR="003F01AC">
        <w:rPr>
          <w:rFonts w:ascii="Arial" w:hAnsi="Arial" w:cs="Arial"/>
          <w:bCs/>
          <w:color w:val="000000"/>
          <w:sz w:val="22"/>
          <w:lang w:val="pt-BR" w:eastAsia="ja-JP"/>
        </w:rPr>
        <w:t xml:space="preserve"> </w:t>
      </w:r>
      <w:r w:rsidR="003F01AC" w:rsidRPr="003F01AC">
        <w:rPr>
          <w:rFonts w:ascii="Arial" w:hAnsi="Arial" w:cs="Arial"/>
          <w:bCs/>
          <w:color w:val="000000"/>
          <w:sz w:val="22"/>
          <w:lang w:val="pt-BR" w:eastAsia="ja-JP"/>
        </w:rPr>
        <w:t>Identification of simultaneous Rx/Tx capability for band combinations and UE RF requirements</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3D886864" w:rsidR="004F5221" w:rsidRPr="00AA6E64" w:rsidRDefault="004E58D6" w:rsidP="004F5221">
      <w:pPr>
        <w:pStyle w:val="BodyText"/>
        <w:spacing w:after="120"/>
        <w:jc w:val="both"/>
        <w:rPr>
          <w:rFonts w:eastAsia="SimSun"/>
          <w:lang w:eastAsia="zh-CN"/>
        </w:rPr>
      </w:pPr>
      <w:r>
        <w:rPr>
          <w:rFonts w:eastAsia="SimSun"/>
          <w:lang w:eastAsia="zh-CN"/>
        </w:rPr>
        <w:t xml:space="preserve">This contribution presents the CA_n40-n41 cross-band isolation </w:t>
      </w:r>
      <w:r w:rsidR="00C47ABA">
        <w:rPr>
          <w:rFonts w:eastAsia="SimSun"/>
          <w:lang w:eastAsia="zh-CN"/>
        </w:rPr>
        <w:t>Maximum Sensitivity Degradation (</w:t>
      </w:r>
      <w:r>
        <w:rPr>
          <w:rFonts w:eastAsia="SimSun"/>
          <w:lang w:eastAsia="zh-CN"/>
        </w:rPr>
        <w:t>MSD</w:t>
      </w:r>
      <w:r w:rsidR="00192320">
        <w:rPr>
          <w:rFonts w:eastAsia="SimSun"/>
          <w:lang w:eastAsia="zh-CN"/>
        </w:rPr>
        <w:t>)</w:t>
      </w:r>
      <w:r>
        <w:rPr>
          <w:rFonts w:eastAsia="SimSun"/>
          <w:lang w:eastAsia="zh-CN"/>
        </w:rPr>
        <w:t xml:space="preserve"> analysis for the test points agreed </w:t>
      </w:r>
      <w:r w:rsidR="0075402F">
        <w:rPr>
          <w:rFonts w:eastAsia="SimSun"/>
          <w:lang w:eastAsia="zh-CN"/>
        </w:rPr>
        <w:t xml:space="preserve">upon </w:t>
      </w:r>
      <w:r>
        <w:rPr>
          <w:rFonts w:eastAsia="SimSun"/>
          <w:lang w:eastAsia="zh-CN"/>
        </w:rPr>
        <w:t xml:space="preserve">at the RAN4#106 in the way forward (WF) [1]. Power amplifier (PA) measurements are presented to evaluate both the </w:t>
      </w:r>
      <w:r w:rsidR="004F5221">
        <w:rPr>
          <w:rFonts w:eastAsia="SimSun"/>
          <w:lang w:eastAsia="zh-CN"/>
        </w:rPr>
        <w:t xml:space="preserve">Power </w:t>
      </w:r>
      <w:r w:rsidR="0075402F">
        <w:rPr>
          <w:rFonts w:eastAsia="SimSun"/>
          <w:lang w:eastAsia="zh-CN"/>
        </w:rPr>
        <w:t xml:space="preserve">Class </w:t>
      </w:r>
      <w:r w:rsidR="004F5221">
        <w:rPr>
          <w:rFonts w:eastAsia="SimSun"/>
          <w:lang w:eastAsia="zh-CN"/>
        </w:rPr>
        <w:t xml:space="preserve">3 (PC3) and </w:t>
      </w:r>
      <w:r>
        <w:rPr>
          <w:rFonts w:eastAsia="SimSun"/>
          <w:lang w:eastAsia="zh-CN"/>
        </w:rPr>
        <w:t xml:space="preserve">the </w:t>
      </w:r>
      <w:r w:rsidR="0075402F">
        <w:rPr>
          <w:rFonts w:eastAsia="SimSun"/>
          <w:lang w:eastAsia="zh-CN"/>
        </w:rPr>
        <w:t xml:space="preserve">Power Class </w:t>
      </w:r>
      <w:r w:rsidR="009D7BE3">
        <w:rPr>
          <w:rFonts w:eastAsia="SimSun"/>
          <w:lang w:eastAsia="zh-CN"/>
        </w:rPr>
        <w:t>2 (</w:t>
      </w:r>
      <w:r w:rsidR="004F5221">
        <w:rPr>
          <w:rFonts w:eastAsia="SimSun"/>
          <w:lang w:eastAsia="zh-CN"/>
        </w:rPr>
        <w:t>PC2</w:t>
      </w:r>
      <w:r w:rsidR="009D7BE3">
        <w:rPr>
          <w:rFonts w:eastAsia="SimSun"/>
          <w:lang w:eastAsia="zh-CN"/>
        </w:rPr>
        <w:t>)</w:t>
      </w:r>
      <w:r w:rsidR="00B5139B">
        <w:rPr>
          <w:rFonts w:eastAsia="SimSun"/>
          <w:lang w:eastAsia="zh-CN"/>
        </w:rPr>
        <w:t xml:space="preserve"> </w:t>
      </w:r>
      <w:r>
        <w:rPr>
          <w:rFonts w:eastAsia="SimSun"/>
          <w:lang w:eastAsia="zh-CN"/>
        </w:rPr>
        <w:t>MSD levels.</w:t>
      </w:r>
      <w:r w:rsidR="00544499">
        <w:rPr>
          <w:rFonts w:eastAsia="SimSun"/>
          <w:lang w:eastAsia="zh-CN"/>
        </w:rPr>
        <w:t xml:space="preserve"> Most of the data for CA_n40-n41 is a re-submission from [2]. For SUL_n97_n41, we re-submit our MSD proposals from [3]</w:t>
      </w:r>
      <w:r w:rsidR="0075402F">
        <w:rPr>
          <w:rFonts w:eastAsia="SimSun"/>
          <w:lang w:eastAsia="zh-CN"/>
        </w:rPr>
        <w:t>,</w:t>
      </w:r>
      <w:r w:rsidR="00544499">
        <w:rPr>
          <w:rFonts w:eastAsia="SimSun"/>
          <w:lang w:eastAsia="zh-CN"/>
        </w:rPr>
        <w:t xml:space="preserve"> since this </w:t>
      </w:r>
      <w:r w:rsidR="00734109">
        <w:rPr>
          <w:rFonts w:eastAsia="SimSun"/>
          <w:lang w:eastAsia="zh-CN"/>
        </w:rPr>
        <w:t>proposed MSD test point is now fully aligned with</w:t>
      </w:r>
      <w:r w:rsidR="00CC6FFC">
        <w:rPr>
          <w:rFonts w:eastAsia="SimSun"/>
          <w:lang w:eastAsia="zh-CN"/>
        </w:rPr>
        <w:t xml:space="preserve"> the test point for</w:t>
      </w:r>
      <w:r w:rsidR="00734109">
        <w:rPr>
          <w:rFonts w:eastAsia="SimSun"/>
          <w:lang w:eastAsia="zh-CN"/>
        </w:rPr>
        <w:t xml:space="preserve"> CA_n40-n41 WF [1]</w:t>
      </w:r>
      <w:r w:rsidR="00CC6FFC">
        <w:rPr>
          <w:rFonts w:eastAsia="SimSun"/>
          <w:lang w:eastAsia="zh-CN"/>
        </w:rPr>
        <w:t>.</w:t>
      </w:r>
    </w:p>
    <w:p w14:paraId="4B1F97BC" w14:textId="4942DED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15BA474D" w14:textId="7B843789" w:rsidR="00157EA1" w:rsidRPr="00216078" w:rsidRDefault="00157EA1" w:rsidP="00157EA1">
      <w:pPr>
        <w:pStyle w:val="Heading2"/>
        <w:rPr>
          <w:lang w:val="en-US" w:eastAsia="zh-CN"/>
        </w:rPr>
      </w:pPr>
      <w:r>
        <w:rPr>
          <w:lang w:eastAsia="ja-JP"/>
        </w:rPr>
        <w:t xml:space="preserve">2.1 </w:t>
      </w:r>
      <w:r>
        <w:rPr>
          <w:lang w:val="en-US" w:eastAsia="zh-CN"/>
        </w:rPr>
        <w:t>CA_n40-n41</w:t>
      </w:r>
    </w:p>
    <w:p w14:paraId="20F419C1" w14:textId="6C22F86C" w:rsidR="004F5221" w:rsidRDefault="004F5221" w:rsidP="004F5221">
      <w:pPr>
        <w:jc w:val="both"/>
        <w:rPr>
          <w:lang w:eastAsia="ja-JP"/>
        </w:rPr>
      </w:pPr>
      <w:r w:rsidRPr="00DD6290">
        <w:rPr>
          <w:lang w:eastAsia="ja-JP"/>
        </w:rPr>
        <w:fldChar w:fldCharType="begin"/>
      </w:r>
      <w:r w:rsidRPr="00DD6290">
        <w:rPr>
          <w:lang w:eastAsia="ja-JP"/>
        </w:rPr>
        <w:instrText xml:space="preserve"> REF _Ref126852391 \h  \* MERGEFORMAT </w:instrText>
      </w:r>
      <w:r w:rsidRPr="00DD6290">
        <w:rPr>
          <w:lang w:eastAsia="ja-JP"/>
        </w:rPr>
      </w:r>
      <w:r w:rsidRPr="00DD6290">
        <w:rPr>
          <w:lang w:eastAsia="ja-JP"/>
        </w:rPr>
        <w:fldChar w:fldCharType="separate"/>
      </w:r>
      <w:r w:rsidR="00D74588" w:rsidRPr="00D74588">
        <w:t xml:space="preserve">Table </w:t>
      </w:r>
      <w:r w:rsidR="00D74588" w:rsidRPr="00D74588">
        <w:rPr>
          <w:noProof/>
        </w:rPr>
        <w:t>1</w:t>
      </w:r>
      <w:r w:rsidRPr="00DD6290">
        <w:rPr>
          <w:lang w:eastAsia="ja-JP"/>
        </w:rPr>
        <w:fldChar w:fldCharType="end"/>
      </w:r>
      <w:r>
        <w:rPr>
          <w:lang w:eastAsia="ja-JP"/>
        </w:rPr>
        <w:t xml:space="preserve"> summarizes the</w:t>
      </w:r>
      <w:r w:rsidR="008729DE">
        <w:rPr>
          <w:lang w:eastAsia="ja-JP"/>
        </w:rPr>
        <w:t xml:space="preserve"> agreed </w:t>
      </w:r>
      <w:r w:rsidR="0075402F">
        <w:rPr>
          <w:lang w:eastAsia="ja-JP"/>
        </w:rPr>
        <w:t xml:space="preserve">upon </w:t>
      </w:r>
      <w:r w:rsidR="008729DE">
        <w:rPr>
          <w:lang w:eastAsia="ja-JP"/>
        </w:rPr>
        <w:t>MSD test point</w:t>
      </w:r>
      <w:r w:rsidR="004B462E">
        <w:rPr>
          <w:lang w:eastAsia="ja-JP"/>
        </w:rPr>
        <w:t>s</w:t>
      </w:r>
      <w:r w:rsidR="008729DE">
        <w:rPr>
          <w:lang w:eastAsia="ja-JP"/>
        </w:rPr>
        <w:t xml:space="preserve"> for CA_n40-n41 from WF [1].</w:t>
      </w:r>
      <w:r>
        <w:rPr>
          <w:lang w:eastAsia="ja-JP"/>
        </w:rPr>
        <w:t xml:space="preserve"> </w:t>
      </w:r>
      <w:r w:rsidR="006C0EB7">
        <w:rPr>
          <w:lang w:eastAsia="ja-JP"/>
        </w:rPr>
        <w:t xml:space="preserve">The corresponding intermodulation (IM) landscapes are shown in </w:t>
      </w:r>
      <w:r w:rsidR="006C0EB7" w:rsidRPr="00F81857">
        <w:rPr>
          <w:lang w:eastAsia="ja-JP"/>
        </w:rPr>
        <w:t>Figure 1.</w:t>
      </w:r>
    </w:p>
    <w:p w14:paraId="4F8CB9AF" w14:textId="6EBC8733" w:rsidR="004F5221" w:rsidRPr="004B03EA" w:rsidRDefault="004F5221" w:rsidP="004F5221">
      <w:pPr>
        <w:keepNext/>
        <w:keepLines/>
        <w:spacing w:before="60"/>
        <w:jc w:val="center"/>
        <w:rPr>
          <w:rFonts w:eastAsia="DengXian"/>
          <w:bCs/>
          <w:kern w:val="2"/>
          <w:lang w:val="en-US" w:eastAsia="zh-CN"/>
        </w:rPr>
      </w:pPr>
      <w:bookmarkStart w:id="10" w:name="_Ref12685239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D74588">
        <w:rPr>
          <w:b/>
          <w:bCs/>
          <w:noProof/>
        </w:rPr>
        <w:t>1</w:t>
      </w:r>
      <w:r w:rsidRPr="004B03EA">
        <w:rPr>
          <w:b/>
          <w:bCs/>
        </w:rPr>
        <w:fldChar w:fldCharType="end"/>
      </w:r>
      <w:bookmarkEnd w:id="10"/>
      <w:r>
        <w:t xml:space="preserve">: </w:t>
      </w:r>
      <w:r w:rsidR="008729DE">
        <w:rPr>
          <w:rFonts w:eastAsia="DengXian"/>
          <w:bCs/>
          <w:kern w:val="2"/>
          <w:lang w:val="en-US"/>
        </w:rPr>
        <w:t>C</w:t>
      </w:r>
      <w:r w:rsidR="008729DE" w:rsidRPr="008729DE">
        <w:rPr>
          <w:rFonts w:eastAsia="DengXian"/>
          <w:bCs/>
          <w:kern w:val="2"/>
          <w:lang w:val="en-US"/>
        </w:rPr>
        <w:t>ross</w:t>
      </w:r>
      <w:r w:rsidR="008729DE">
        <w:rPr>
          <w:rFonts w:eastAsia="DengXian"/>
          <w:bCs/>
          <w:kern w:val="2"/>
          <w:lang w:val="en-US"/>
        </w:rPr>
        <w:t>-</w:t>
      </w:r>
      <w:r w:rsidR="008729DE" w:rsidRPr="008729DE">
        <w:rPr>
          <w:rFonts w:eastAsia="DengXian"/>
          <w:bCs/>
          <w:kern w:val="2"/>
          <w:lang w:val="en-US"/>
        </w:rPr>
        <w:t>band isolation</w:t>
      </w:r>
      <w:r w:rsidR="008729DE">
        <w:rPr>
          <w:rFonts w:eastAsia="DengXian"/>
          <w:bCs/>
          <w:kern w:val="2"/>
          <w:lang w:val="en-US"/>
        </w:rPr>
        <w:t xml:space="preserve"> MSD test point</w:t>
      </w:r>
      <w:r w:rsidR="008729DE" w:rsidRPr="008729DE">
        <w:rPr>
          <w:rFonts w:eastAsia="DengXian"/>
          <w:bCs/>
          <w:kern w:val="2"/>
          <w:lang w:val="en-US"/>
        </w:rPr>
        <w:t xml:space="preserve"> for simultaneous Rx-Tx with CA_n40A-n41A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798"/>
        <w:gridCol w:w="670"/>
        <w:gridCol w:w="737"/>
        <w:gridCol w:w="1257"/>
        <w:gridCol w:w="1413"/>
        <w:gridCol w:w="670"/>
        <w:gridCol w:w="737"/>
        <w:gridCol w:w="590"/>
        <w:gridCol w:w="1961"/>
      </w:tblGrid>
      <w:tr w:rsidR="008729DE" w:rsidRPr="006A4A5C" w14:paraId="63B916AC" w14:textId="77777777" w:rsidTr="008729DE">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1E2C809" w14:textId="77777777" w:rsidR="008729DE" w:rsidRPr="006A4A5C" w:rsidRDefault="008729DE" w:rsidP="0000363A">
            <w:pPr>
              <w:spacing w:after="0"/>
              <w:jc w:val="center"/>
              <w:rPr>
                <w:b/>
                <w:bCs/>
                <w:color w:val="000000"/>
                <w:sz w:val="16"/>
                <w:szCs w:val="16"/>
              </w:rPr>
            </w:pPr>
            <w:bookmarkStart w:id="11" w:name="_Ref126852758"/>
            <w:r w:rsidRPr="006A4A5C">
              <w:rPr>
                <w:b/>
                <w:bCs/>
                <w:color w:val="000000"/>
                <w:sz w:val="16"/>
                <w:szCs w:val="16"/>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20D27F" w14:textId="77777777" w:rsidR="008729DE" w:rsidRPr="006A4A5C" w:rsidRDefault="008729DE" w:rsidP="0000363A">
            <w:pPr>
              <w:spacing w:after="0"/>
              <w:jc w:val="center"/>
              <w:rPr>
                <w:b/>
                <w:bCs/>
                <w:color w:val="000000"/>
                <w:sz w:val="16"/>
                <w:szCs w:val="16"/>
              </w:rPr>
            </w:pPr>
            <w:r w:rsidRPr="006A4A5C">
              <w:rPr>
                <w:b/>
                <w:bCs/>
                <w:color w:val="000000"/>
                <w:sz w:val="16"/>
                <w:szCs w:val="16"/>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3801B7" w14:textId="77777777" w:rsidR="008729DE" w:rsidRPr="006A4A5C" w:rsidRDefault="008729DE" w:rsidP="0000363A">
            <w:pPr>
              <w:spacing w:after="0"/>
              <w:jc w:val="center"/>
              <w:rPr>
                <w:b/>
                <w:bCs/>
                <w:color w:val="000000"/>
                <w:sz w:val="16"/>
                <w:szCs w:val="16"/>
              </w:rPr>
            </w:pPr>
            <w:r w:rsidRPr="006A4A5C">
              <w:rPr>
                <w:b/>
                <w:bCs/>
                <w:color w:val="000000"/>
                <w:sz w:val="16"/>
                <w:szCs w:val="16"/>
              </w:rPr>
              <w:t>UL F</w:t>
            </w:r>
            <w:r w:rsidRPr="006A4A5C">
              <w:rPr>
                <w:b/>
                <w:bCs/>
                <w:color w:val="000000"/>
                <w:sz w:val="16"/>
                <w:szCs w:val="16"/>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1A6B06E" w14:textId="77777777" w:rsidR="008729DE" w:rsidRPr="006A4A5C" w:rsidRDefault="008729DE" w:rsidP="0000363A">
            <w:pPr>
              <w:spacing w:after="0"/>
              <w:jc w:val="center"/>
              <w:rPr>
                <w:b/>
                <w:bCs/>
                <w:color w:val="000000"/>
                <w:sz w:val="16"/>
                <w:szCs w:val="16"/>
              </w:rPr>
            </w:pPr>
            <w:r w:rsidRPr="006A4A5C">
              <w:rPr>
                <w:b/>
                <w:bCs/>
                <w:color w:val="000000"/>
                <w:sz w:val="16"/>
                <w:szCs w:val="16"/>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2CB5BD4" w14:textId="77777777" w:rsidR="008729DE" w:rsidRPr="006A4A5C" w:rsidRDefault="008729DE" w:rsidP="0000363A">
            <w:pPr>
              <w:spacing w:after="0"/>
              <w:jc w:val="center"/>
              <w:rPr>
                <w:b/>
                <w:bCs/>
                <w:color w:val="000000"/>
                <w:sz w:val="16"/>
                <w:szCs w:val="16"/>
                <w:lang w:eastAsia="zh-CN"/>
              </w:rPr>
            </w:pPr>
            <w:r w:rsidRPr="006A4A5C">
              <w:rPr>
                <w:b/>
                <w:bCs/>
                <w:color w:val="000000"/>
                <w:sz w:val="16"/>
                <w:szCs w:val="16"/>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E8EB51F" w14:textId="77777777" w:rsidR="008729DE" w:rsidRPr="006A4A5C" w:rsidRDefault="008729DE" w:rsidP="0000363A">
            <w:pPr>
              <w:spacing w:after="0"/>
              <w:jc w:val="center"/>
              <w:rPr>
                <w:b/>
                <w:bCs/>
                <w:color w:val="000000"/>
                <w:sz w:val="16"/>
                <w:szCs w:val="16"/>
              </w:rPr>
            </w:pPr>
            <w:r w:rsidRPr="006A4A5C">
              <w:rPr>
                <w:b/>
                <w:bCs/>
                <w:color w:val="000000"/>
                <w:sz w:val="16"/>
                <w:szCs w:val="16"/>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3C74FB0" w14:textId="77777777" w:rsidR="008729DE" w:rsidRPr="006A4A5C" w:rsidRDefault="008729DE" w:rsidP="0000363A">
            <w:pPr>
              <w:spacing w:after="0"/>
              <w:jc w:val="center"/>
              <w:rPr>
                <w:b/>
                <w:bCs/>
                <w:color w:val="000000"/>
                <w:sz w:val="16"/>
                <w:szCs w:val="16"/>
              </w:rPr>
            </w:pPr>
            <w:r w:rsidRPr="006A4A5C">
              <w:rPr>
                <w:b/>
                <w:bCs/>
                <w:color w:val="000000"/>
                <w:sz w:val="16"/>
                <w:szCs w:val="16"/>
              </w:rPr>
              <w:t>DL F</w:t>
            </w:r>
            <w:r w:rsidRPr="006A4A5C">
              <w:rPr>
                <w:b/>
                <w:bCs/>
                <w:color w:val="000000"/>
                <w:sz w:val="16"/>
                <w:szCs w:val="16"/>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048DC38" w14:textId="77777777" w:rsidR="008729DE" w:rsidRPr="006A4A5C" w:rsidRDefault="008729DE" w:rsidP="0000363A">
            <w:pPr>
              <w:spacing w:after="0"/>
              <w:jc w:val="center"/>
              <w:rPr>
                <w:b/>
                <w:bCs/>
                <w:color w:val="000000"/>
                <w:sz w:val="16"/>
                <w:szCs w:val="16"/>
              </w:rPr>
            </w:pPr>
            <w:r w:rsidRPr="006A4A5C">
              <w:rPr>
                <w:b/>
                <w:bCs/>
                <w:color w:val="000000"/>
                <w:sz w:val="16"/>
                <w:szCs w:val="16"/>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6351C8B" w14:textId="77777777" w:rsidR="008729DE" w:rsidRPr="006A4A5C" w:rsidRDefault="008729DE" w:rsidP="0000363A">
            <w:pPr>
              <w:spacing w:after="0"/>
              <w:jc w:val="center"/>
              <w:rPr>
                <w:b/>
                <w:bCs/>
                <w:color w:val="000000"/>
                <w:sz w:val="16"/>
                <w:szCs w:val="16"/>
              </w:rPr>
            </w:pPr>
            <w:r w:rsidRPr="006A4A5C">
              <w:rPr>
                <w:b/>
                <w:bCs/>
                <w:color w:val="000000"/>
                <w:sz w:val="16"/>
                <w:szCs w:val="16"/>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94F648" w14:textId="77777777" w:rsidR="008729DE" w:rsidRPr="006A4A5C" w:rsidRDefault="008729DE" w:rsidP="0000363A">
            <w:pPr>
              <w:spacing w:after="0"/>
              <w:jc w:val="center"/>
              <w:rPr>
                <w:b/>
                <w:bCs/>
                <w:color w:val="000000"/>
                <w:sz w:val="16"/>
                <w:szCs w:val="16"/>
                <w:lang w:eastAsia="zh-CN"/>
              </w:rPr>
            </w:pPr>
            <w:r w:rsidRPr="006A4A5C">
              <w:rPr>
                <w:b/>
                <w:bCs/>
                <w:color w:val="000000"/>
                <w:sz w:val="16"/>
                <w:szCs w:val="16"/>
                <w:lang w:eastAsia="zh-CN"/>
              </w:rPr>
              <w:t>X band interference source</w:t>
            </w:r>
          </w:p>
        </w:tc>
      </w:tr>
      <w:tr w:rsidR="008729DE" w:rsidRPr="006A4A5C" w14:paraId="5AEC6EFB" w14:textId="77777777" w:rsidTr="008729DE">
        <w:trPr>
          <w:trHeight w:val="310"/>
        </w:trPr>
        <w:tc>
          <w:tcPr>
            <w:tcW w:w="0" w:type="auto"/>
            <w:vMerge/>
            <w:tcBorders>
              <w:top w:val="single" w:sz="4" w:space="0" w:color="auto"/>
              <w:left w:val="single" w:sz="4" w:space="0" w:color="auto"/>
              <w:bottom w:val="single" w:sz="4" w:space="0" w:color="auto"/>
              <w:right w:val="single" w:sz="4" w:space="0" w:color="auto"/>
            </w:tcBorders>
            <w:vAlign w:val="center"/>
          </w:tcPr>
          <w:p w14:paraId="4EA7C1B0" w14:textId="77777777" w:rsidR="008729DE" w:rsidRPr="00764A70" w:rsidRDefault="008729DE" w:rsidP="0000363A">
            <w:pPr>
              <w:spacing w:after="0"/>
              <w:rPr>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BE6AC9" w14:textId="77777777" w:rsidR="008729DE" w:rsidRPr="00764A70" w:rsidRDefault="008729DE" w:rsidP="0000363A">
            <w:pPr>
              <w:spacing w:after="0"/>
              <w:rPr>
                <w:b/>
                <w:bCs/>
                <w:color w:val="00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35F6F" w14:textId="77777777" w:rsidR="008729DE" w:rsidRPr="006A4A5C" w:rsidRDefault="008729DE" w:rsidP="0000363A">
            <w:pPr>
              <w:spacing w:after="0"/>
              <w:jc w:val="center"/>
              <w:rPr>
                <w:b/>
                <w:bCs/>
                <w:color w:val="000000"/>
                <w:sz w:val="16"/>
                <w:szCs w:val="16"/>
              </w:rPr>
            </w:pPr>
            <w:r w:rsidRPr="006A4A5C">
              <w:rPr>
                <w:b/>
                <w:bCs/>
                <w:color w:val="000000"/>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410AED" w14:textId="77777777" w:rsidR="008729DE" w:rsidRPr="006A4A5C" w:rsidRDefault="008729DE" w:rsidP="0000363A">
            <w:pPr>
              <w:spacing w:after="0"/>
              <w:jc w:val="center"/>
              <w:rPr>
                <w:b/>
                <w:bCs/>
                <w:color w:val="000000"/>
                <w:sz w:val="16"/>
                <w:szCs w:val="16"/>
              </w:rPr>
            </w:pPr>
            <w:r w:rsidRPr="006A4A5C">
              <w:rPr>
                <w:b/>
                <w:bCs/>
                <w:color w:val="000000"/>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tcPr>
          <w:p w14:paraId="3C4D0BA0" w14:textId="77777777" w:rsidR="008729DE" w:rsidRPr="006A4A5C" w:rsidRDefault="008729DE" w:rsidP="0000363A">
            <w:pPr>
              <w:spacing w:after="0"/>
              <w:jc w:val="center"/>
              <w:rPr>
                <w:b/>
                <w:bCs/>
                <w:color w:val="000000"/>
                <w:sz w:val="16"/>
                <w:szCs w:val="16"/>
                <w:lang w:eastAsia="zh-CN"/>
              </w:rPr>
            </w:pPr>
            <w:r w:rsidRPr="006A4A5C">
              <w:rPr>
                <w:b/>
                <w:bCs/>
                <w:color w:val="000000"/>
                <w:sz w:val="16"/>
                <w:szCs w:val="16"/>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2C3D7AF" w14:textId="77777777" w:rsidR="008729DE" w:rsidRPr="006A4A5C" w:rsidRDefault="008729DE" w:rsidP="0000363A">
            <w:pPr>
              <w:spacing w:after="0"/>
              <w:jc w:val="center"/>
              <w:rPr>
                <w:b/>
                <w:bCs/>
                <w:color w:val="000000"/>
                <w:sz w:val="16"/>
                <w:szCs w:val="16"/>
              </w:rPr>
            </w:pPr>
            <w:r w:rsidRPr="006A4A5C">
              <w:rPr>
                <w:b/>
                <w:bCs/>
                <w:color w:val="000000"/>
                <w:sz w:val="16"/>
                <w:szCs w:val="16"/>
              </w:rPr>
              <w:t>L</w:t>
            </w:r>
            <w:r w:rsidRPr="006A4A5C">
              <w:rPr>
                <w:b/>
                <w:bCs/>
                <w:color w:val="000000"/>
                <w:sz w:val="16"/>
                <w:szCs w:val="16"/>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E363741" w14:textId="77777777" w:rsidR="008729DE" w:rsidRPr="006A4A5C" w:rsidRDefault="008729DE" w:rsidP="0000363A">
            <w:pPr>
              <w:spacing w:after="0"/>
              <w:jc w:val="center"/>
              <w:rPr>
                <w:b/>
                <w:bCs/>
                <w:color w:val="000000"/>
                <w:sz w:val="16"/>
                <w:szCs w:val="16"/>
              </w:rPr>
            </w:pPr>
            <w:r w:rsidRPr="006A4A5C">
              <w:rPr>
                <w:b/>
                <w:bCs/>
                <w:color w:val="000000"/>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tcPr>
          <w:p w14:paraId="60F29AFE" w14:textId="77777777" w:rsidR="008729DE" w:rsidRPr="006A4A5C" w:rsidRDefault="008729DE" w:rsidP="0000363A">
            <w:pPr>
              <w:spacing w:after="0"/>
              <w:jc w:val="center"/>
              <w:rPr>
                <w:b/>
                <w:bCs/>
                <w:color w:val="000000"/>
                <w:sz w:val="16"/>
                <w:szCs w:val="16"/>
              </w:rPr>
            </w:pPr>
            <w:r w:rsidRPr="006A4A5C">
              <w:rPr>
                <w:b/>
                <w:bCs/>
                <w:color w:val="000000"/>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tcPr>
          <w:p w14:paraId="5630EF11" w14:textId="77777777" w:rsidR="008729DE" w:rsidRPr="006A4A5C" w:rsidRDefault="008729DE" w:rsidP="0000363A">
            <w:pPr>
              <w:spacing w:after="0"/>
              <w:jc w:val="center"/>
              <w:rPr>
                <w:b/>
                <w:bCs/>
                <w:color w:val="000000"/>
                <w:sz w:val="16"/>
                <w:szCs w:val="16"/>
              </w:rPr>
            </w:pPr>
            <w:r w:rsidRPr="006A4A5C">
              <w:rPr>
                <w:b/>
                <w:bCs/>
                <w:color w:val="000000"/>
                <w:sz w:val="16"/>
                <w:szCs w:val="16"/>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E50557D" w14:textId="77777777" w:rsidR="008729DE" w:rsidRPr="00764A70" w:rsidRDefault="008729DE" w:rsidP="0000363A">
            <w:pPr>
              <w:spacing w:after="0"/>
              <w:rPr>
                <w:b/>
                <w:bCs/>
                <w:color w:val="000000"/>
                <w:sz w:val="16"/>
                <w:szCs w:val="16"/>
                <w:lang w:eastAsia="zh-CN"/>
              </w:rPr>
            </w:pPr>
          </w:p>
        </w:tc>
      </w:tr>
      <w:tr w:rsidR="008729DE" w:rsidRPr="006A4A5C" w14:paraId="3CA647C0" w14:textId="77777777" w:rsidTr="008729D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B6A7378" w14:textId="77777777" w:rsidR="008729DE" w:rsidRPr="006A4A5C" w:rsidRDefault="008729DE" w:rsidP="0000363A">
            <w:pPr>
              <w:spacing w:after="0"/>
              <w:jc w:val="center"/>
              <w:rPr>
                <w:sz w:val="16"/>
                <w:szCs w:val="16"/>
                <w:lang w:eastAsia="zh-CN"/>
              </w:rPr>
            </w:pPr>
            <w:r w:rsidRPr="006A4A5C">
              <w:rPr>
                <w:sz w:val="16"/>
                <w:szCs w:val="16"/>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DC85BA" w14:textId="77777777" w:rsidR="008729DE" w:rsidRPr="006A4A5C" w:rsidRDefault="008729DE" w:rsidP="0000363A">
            <w:pPr>
              <w:spacing w:after="0"/>
              <w:jc w:val="center"/>
              <w:rPr>
                <w:sz w:val="16"/>
                <w:szCs w:val="16"/>
                <w:lang w:eastAsia="zh-CN"/>
              </w:rPr>
            </w:pPr>
            <w:r w:rsidRPr="006A4A5C">
              <w:rPr>
                <w:sz w:val="16"/>
                <w:szCs w:val="16"/>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003272F" w14:textId="77777777" w:rsidR="008729DE" w:rsidRPr="00C16BA8" w:rsidRDefault="008729DE" w:rsidP="0000363A">
            <w:pPr>
              <w:spacing w:after="0"/>
              <w:jc w:val="center"/>
              <w:rPr>
                <w:bCs/>
                <w:sz w:val="16"/>
                <w:szCs w:val="16"/>
                <w:lang w:eastAsia="zh-CN"/>
              </w:rPr>
            </w:pPr>
            <w:r w:rsidRPr="00C16BA8">
              <w:rPr>
                <w:bCs/>
                <w:sz w:val="16"/>
                <w:szCs w:val="16"/>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6402FE3A" w14:textId="77777777" w:rsidR="008729DE" w:rsidRPr="00C16BA8" w:rsidRDefault="008729DE" w:rsidP="0000363A">
            <w:pPr>
              <w:spacing w:after="0"/>
              <w:jc w:val="center"/>
              <w:rPr>
                <w:bCs/>
                <w:sz w:val="16"/>
                <w:szCs w:val="16"/>
                <w:lang w:eastAsia="zh-CN"/>
              </w:rPr>
            </w:pPr>
            <w:r w:rsidRPr="00C16BA8">
              <w:rPr>
                <w:bCs/>
                <w:sz w:val="16"/>
                <w:szCs w:val="16"/>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1DFF433" w14:textId="77777777" w:rsidR="008729DE" w:rsidRPr="00C16BA8" w:rsidRDefault="008729DE" w:rsidP="0000363A">
            <w:pPr>
              <w:spacing w:after="0"/>
              <w:jc w:val="center"/>
              <w:rPr>
                <w:bCs/>
                <w:sz w:val="16"/>
                <w:szCs w:val="16"/>
                <w:lang w:eastAsia="zh-CN"/>
              </w:rPr>
            </w:pPr>
            <w:r w:rsidRPr="00C16BA8">
              <w:rPr>
                <w:bCs/>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7A82F67" w14:textId="77777777" w:rsidR="008729DE" w:rsidRPr="00C16BA8" w:rsidRDefault="008729DE" w:rsidP="0000363A">
            <w:pPr>
              <w:spacing w:after="0"/>
              <w:jc w:val="center"/>
              <w:rPr>
                <w:sz w:val="16"/>
                <w:szCs w:val="18"/>
              </w:rPr>
            </w:pPr>
            <w:r w:rsidRPr="00C16BA8">
              <w:rPr>
                <w:sz w:val="16"/>
                <w:szCs w:val="18"/>
              </w:rPr>
              <w:t>270 (</w:t>
            </w:r>
            <w:proofErr w:type="spellStart"/>
            <w:r w:rsidRPr="00C16BA8">
              <w:rPr>
                <w:sz w:val="16"/>
                <w:szCs w:val="18"/>
              </w:rPr>
              <w:t>RB</w:t>
            </w:r>
            <w:r w:rsidRPr="00C16BA8">
              <w:rPr>
                <w:sz w:val="16"/>
                <w:szCs w:val="18"/>
                <w:vertAlign w:val="subscript"/>
              </w:rPr>
              <w:t>start</w:t>
            </w:r>
            <w:proofErr w:type="spellEnd"/>
            <w:r w:rsidRPr="00C16BA8">
              <w:rPr>
                <w:sz w:val="16"/>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A2F6B51" w14:textId="77777777" w:rsidR="008729DE" w:rsidRPr="00C16BA8" w:rsidRDefault="008729DE" w:rsidP="0000363A">
            <w:pPr>
              <w:spacing w:after="0"/>
              <w:jc w:val="center"/>
              <w:rPr>
                <w:bCs/>
                <w:sz w:val="16"/>
                <w:szCs w:val="16"/>
                <w:lang w:eastAsia="zh-CN"/>
              </w:rPr>
            </w:pPr>
            <w:r w:rsidRPr="00C16BA8">
              <w:rPr>
                <w:bCs/>
                <w:sz w:val="16"/>
                <w:szCs w:val="16"/>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834E7A7" w14:textId="77777777" w:rsidR="008729DE" w:rsidRPr="00C16BA8" w:rsidRDefault="008729DE" w:rsidP="0000363A">
            <w:pPr>
              <w:spacing w:after="0"/>
              <w:jc w:val="center"/>
              <w:rPr>
                <w:color w:val="000000"/>
                <w:sz w:val="16"/>
                <w:szCs w:val="16"/>
                <w:lang w:eastAsia="zh-CN"/>
              </w:rPr>
            </w:pPr>
            <w:r w:rsidRPr="00C16BA8">
              <w:rPr>
                <w:color w:val="00000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0A7DAB8" w14:textId="77777777" w:rsidR="008729DE" w:rsidRPr="006A4A5C" w:rsidRDefault="008729DE" w:rsidP="0000363A">
            <w:pPr>
              <w:spacing w:after="0"/>
              <w:jc w:val="center"/>
              <w:rPr>
                <w:bCs/>
                <w:color w:val="000000"/>
                <w:sz w:val="16"/>
                <w:szCs w:val="16"/>
                <w:lang w:eastAsia="zh-CN"/>
              </w:rPr>
            </w:pPr>
            <w:r>
              <w:rPr>
                <w:bCs/>
                <w:sz w:val="16"/>
                <w:szCs w:val="16"/>
              </w:rPr>
              <w:t>[FFS]</w:t>
            </w:r>
          </w:p>
        </w:tc>
        <w:tc>
          <w:tcPr>
            <w:tcW w:w="0" w:type="auto"/>
            <w:tcBorders>
              <w:top w:val="single" w:sz="4" w:space="0" w:color="auto"/>
              <w:left w:val="single" w:sz="4" w:space="0" w:color="auto"/>
              <w:bottom w:val="single" w:sz="4" w:space="0" w:color="auto"/>
              <w:right w:val="single" w:sz="4" w:space="0" w:color="auto"/>
            </w:tcBorders>
            <w:vAlign w:val="center"/>
          </w:tcPr>
          <w:p w14:paraId="327E91A5" w14:textId="77777777" w:rsidR="008729DE" w:rsidRPr="006A4A5C" w:rsidRDefault="008729DE" w:rsidP="0000363A">
            <w:pPr>
              <w:spacing w:after="0"/>
              <w:jc w:val="center"/>
              <w:rPr>
                <w:bCs/>
                <w:color w:val="000000"/>
                <w:sz w:val="16"/>
                <w:szCs w:val="16"/>
                <w:lang w:eastAsia="zh-CN"/>
              </w:rPr>
            </w:pPr>
            <w:r w:rsidRPr="006A4A5C">
              <w:rPr>
                <w:bCs/>
                <w:color w:val="000000"/>
                <w:sz w:val="16"/>
                <w:szCs w:val="16"/>
                <w:lang w:eastAsia="zh-CN"/>
              </w:rPr>
              <w:t>ACLR2</w:t>
            </w:r>
          </w:p>
        </w:tc>
      </w:tr>
      <w:tr w:rsidR="008729DE" w:rsidRPr="006A4A5C" w14:paraId="78E1FFAF" w14:textId="77777777" w:rsidTr="008729D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21B5E4D" w14:textId="77777777" w:rsidR="008729DE" w:rsidRPr="006A4A5C" w:rsidRDefault="008729DE" w:rsidP="0000363A">
            <w:pPr>
              <w:spacing w:after="0"/>
              <w:jc w:val="center"/>
              <w:rPr>
                <w:sz w:val="16"/>
                <w:szCs w:val="16"/>
                <w:lang w:eastAsia="zh-CN"/>
              </w:rPr>
            </w:pPr>
            <w:r w:rsidRPr="006A4A5C">
              <w:rPr>
                <w:sz w:val="16"/>
                <w:szCs w:val="16"/>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EFD89BC" w14:textId="77777777" w:rsidR="008729DE" w:rsidRPr="006A4A5C" w:rsidRDefault="008729DE" w:rsidP="0000363A">
            <w:pPr>
              <w:spacing w:after="0"/>
              <w:jc w:val="center"/>
              <w:rPr>
                <w:sz w:val="16"/>
                <w:szCs w:val="16"/>
                <w:lang w:eastAsia="zh-CN"/>
              </w:rPr>
            </w:pPr>
            <w:r w:rsidRPr="006A4A5C">
              <w:rPr>
                <w:sz w:val="16"/>
                <w:szCs w:val="16"/>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F99E25D" w14:textId="77777777" w:rsidR="008729DE" w:rsidRPr="00C16BA8" w:rsidRDefault="008729DE" w:rsidP="0000363A">
            <w:pPr>
              <w:spacing w:after="0"/>
              <w:jc w:val="center"/>
              <w:rPr>
                <w:bCs/>
                <w:sz w:val="16"/>
                <w:szCs w:val="16"/>
                <w:lang w:eastAsia="zh-CN"/>
              </w:rPr>
            </w:pPr>
            <w:r w:rsidRPr="00C16BA8">
              <w:rPr>
                <w:bCs/>
                <w:sz w:val="16"/>
                <w:szCs w:val="16"/>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2D8DE75F" w14:textId="77777777" w:rsidR="008729DE" w:rsidRPr="00C16BA8" w:rsidRDefault="008729DE" w:rsidP="0000363A">
            <w:pPr>
              <w:spacing w:after="0"/>
              <w:jc w:val="center"/>
              <w:rPr>
                <w:bCs/>
                <w:sz w:val="16"/>
                <w:szCs w:val="16"/>
                <w:lang w:eastAsia="zh-CN"/>
              </w:rPr>
            </w:pPr>
            <w:r w:rsidRPr="00C16BA8">
              <w:rPr>
                <w:bCs/>
                <w:sz w:val="16"/>
                <w:szCs w:val="16"/>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7F1FC55" w14:textId="77777777" w:rsidR="008729DE" w:rsidRPr="00C16BA8" w:rsidRDefault="008729DE" w:rsidP="0000363A">
            <w:pPr>
              <w:spacing w:after="0"/>
              <w:jc w:val="center"/>
              <w:rPr>
                <w:bCs/>
                <w:sz w:val="16"/>
                <w:szCs w:val="16"/>
                <w:lang w:eastAsia="zh-CN"/>
              </w:rPr>
            </w:pPr>
            <w:r w:rsidRPr="00C16BA8">
              <w:rPr>
                <w:bCs/>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96A1408" w14:textId="77777777" w:rsidR="008729DE" w:rsidRPr="00C16BA8" w:rsidRDefault="008729DE" w:rsidP="0000363A">
            <w:pPr>
              <w:spacing w:after="0"/>
              <w:jc w:val="center"/>
              <w:rPr>
                <w:sz w:val="16"/>
                <w:szCs w:val="18"/>
              </w:rPr>
            </w:pPr>
            <w:r w:rsidRPr="00C16BA8">
              <w:rPr>
                <w:sz w:val="16"/>
                <w:szCs w:val="18"/>
              </w:rPr>
              <w:t>270 (</w:t>
            </w:r>
            <w:proofErr w:type="spellStart"/>
            <w:r w:rsidRPr="00C16BA8">
              <w:rPr>
                <w:sz w:val="16"/>
                <w:szCs w:val="18"/>
              </w:rPr>
              <w:t>RB</w:t>
            </w:r>
            <w:r w:rsidRPr="00C16BA8">
              <w:rPr>
                <w:sz w:val="16"/>
                <w:szCs w:val="18"/>
                <w:vertAlign w:val="subscript"/>
              </w:rPr>
              <w:t>start</w:t>
            </w:r>
            <w:proofErr w:type="spellEnd"/>
            <w:r w:rsidRPr="00C16BA8">
              <w:rPr>
                <w:sz w:val="16"/>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58F57DD" w14:textId="77777777" w:rsidR="008729DE" w:rsidRPr="00C16BA8" w:rsidRDefault="008729DE" w:rsidP="0000363A">
            <w:pPr>
              <w:spacing w:after="0"/>
              <w:jc w:val="center"/>
              <w:rPr>
                <w:bCs/>
                <w:sz w:val="16"/>
                <w:szCs w:val="16"/>
                <w:lang w:eastAsia="zh-CN"/>
              </w:rPr>
            </w:pPr>
            <w:r w:rsidRPr="00C16BA8">
              <w:rPr>
                <w:bCs/>
                <w:sz w:val="16"/>
                <w:szCs w:val="16"/>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772A94C5" w14:textId="77777777" w:rsidR="008729DE" w:rsidRPr="00C16BA8" w:rsidRDefault="008729DE" w:rsidP="0000363A">
            <w:pPr>
              <w:spacing w:after="0"/>
              <w:jc w:val="center"/>
              <w:rPr>
                <w:color w:val="000000"/>
                <w:sz w:val="16"/>
                <w:szCs w:val="16"/>
                <w:lang w:eastAsia="zh-CN"/>
              </w:rPr>
            </w:pPr>
            <w:r w:rsidRPr="00C16BA8">
              <w:rPr>
                <w:color w:val="000000"/>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9A4174" w14:textId="77777777" w:rsidR="008729DE" w:rsidRPr="006A4A5C" w:rsidRDefault="008729DE" w:rsidP="0000363A">
            <w:pPr>
              <w:spacing w:after="0"/>
              <w:jc w:val="center"/>
              <w:rPr>
                <w:bCs/>
                <w:color w:val="000000"/>
                <w:sz w:val="16"/>
                <w:szCs w:val="16"/>
                <w:lang w:eastAsia="zh-CN"/>
              </w:rPr>
            </w:pPr>
            <w:r>
              <w:rPr>
                <w:bCs/>
                <w:sz w:val="16"/>
                <w:szCs w:val="16"/>
              </w:rPr>
              <w:t>[FFS]</w:t>
            </w:r>
          </w:p>
        </w:tc>
        <w:tc>
          <w:tcPr>
            <w:tcW w:w="0" w:type="auto"/>
            <w:tcBorders>
              <w:top w:val="single" w:sz="4" w:space="0" w:color="auto"/>
              <w:left w:val="single" w:sz="4" w:space="0" w:color="auto"/>
              <w:bottom w:val="single" w:sz="4" w:space="0" w:color="auto"/>
              <w:right w:val="single" w:sz="4" w:space="0" w:color="auto"/>
            </w:tcBorders>
            <w:vAlign w:val="center"/>
          </w:tcPr>
          <w:p w14:paraId="33CDCA98" w14:textId="77777777" w:rsidR="008729DE" w:rsidRPr="006A4A5C" w:rsidRDefault="008729DE" w:rsidP="0000363A">
            <w:pPr>
              <w:spacing w:after="0"/>
              <w:jc w:val="center"/>
              <w:rPr>
                <w:bCs/>
                <w:color w:val="000000"/>
                <w:sz w:val="16"/>
                <w:szCs w:val="16"/>
                <w:lang w:eastAsia="zh-CN"/>
              </w:rPr>
            </w:pPr>
            <w:r w:rsidRPr="006A4A5C">
              <w:rPr>
                <w:bCs/>
                <w:color w:val="000000"/>
                <w:sz w:val="16"/>
                <w:szCs w:val="16"/>
                <w:lang w:eastAsia="zh-CN"/>
              </w:rPr>
              <w:t>ACLR2</w:t>
            </w:r>
          </w:p>
        </w:tc>
      </w:tr>
    </w:tbl>
    <w:p w14:paraId="1AB5E902" w14:textId="0B75AE76" w:rsidR="004F5221" w:rsidRDefault="004F5221" w:rsidP="008729DE">
      <w:pPr>
        <w:spacing w:after="0"/>
        <w:jc w:val="center"/>
        <w:rPr>
          <w:lang w:eastAsia="ja-JP"/>
        </w:rPr>
      </w:pPr>
    </w:p>
    <w:p w14:paraId="4D7244D2" w14:textId="35199E05" w:rsidR="00F81857" w:rsidRDefault="00F61D15" w:rsidP="004F5221">
      <w:pPr>
        <w:spacing w:after="0"/>
        <w:jc w:val="both"/>
        <w:rPr>
          <w:lang w:eastAsia="ja-JP"/>
        </w:rPr>
      </w:pPr>
      <w:r>
        <w:rPr>
          <w:lang w:eastAsia="ja-JP"/>
        </w:rPr>
        <w:t>T</w:t>
      </w:r>
      <w:r w:rsidR="00780D1F">
        <w:rPr>
          <w:lang w:eastAsia="ja-JP"/>
        </w:rPr>
        <w:t xml:space="preserve">he support of 100MHz in band n40 makes the IM landscape of </w:t>
      </w:r>
      <w:r w:rsidR="00780D1F" w:rsidRPr="00F81857">
        <w:rPr>
          <w:lang w:eastAsia="ja-JP"/>
        </w:rPr>
        <w:t>Figure 1</w:t>
      </w:r>
      <w:r w:rsidR="00780D1F">
        <w:rPr>
          <w:lang w:eastAsia="ja-JP"/>
        </w:rPr>
        <w:t xml:space="preserve">-left nearly symmetrical to that of </w:t>
      </w:r>
      <w:r w:rsidR="00780D1F" w:rsidRPr="00F81857">
        <w:rPr>
          <w:lang w:eastAsia="ja-JP"/>
        </w:rPr>
        <w:t>Figure 1</w:t>
      </w:r>
      <w:r w:rsidR="00780D1F">
        <w:rPr>
          <w:lang w:eastAsia="ja-JP"/>
        </w:rPr>
        <w:t xml:space="preserve">-right. </w:t>
      </w:r>
      <w:r w:rsidR="00CE29BF">
        <w:rPr>
          <w:lang w:eastAsia="ja-JP"/>
        </w:rPr>
        <w:t xml:space="preserve">The Tx-Rx frequency distance differs slightly </w:t>
      </w:r>
      <w:proofErr w:type="gramStart"/>
      <w:r w:rsidR="00CE29BF">
        <w:rPr>
          <w:lang w:eastAsia="ja-JP"/>
        </w:rPr>
        <w:t>as a result of</w:t>
      </w:r>
      <w:proofErr w:type="gramEnd"/>
      <w:r w:rsidR="00CE29BF">
        <w:rPr>
          <w:lang w:eastAsia="ja-JP"/>
        </w:rPr>
        <w:t xml:space="preserve"> different DL CBW in each band: </w:t>
      </w:r>
      <w:r w:rsidR="00780D1F">
        <w:rPr>
          <w:lang w:eastAsia="ja-JP"/>
        </w:rPr>
        <w:t>5MHz for band n40 and 10MHz for band n41.</w:t>
      </w:r>
      <w:r w:rsidR="00535330">
        <w:rPr>
          <w:lang w:eastAsia="ja-JP"/>
        </w:rPr>
        <w:t xml:space="preserve"> Note that the landscape for band n41 MSD captured in </w:t>
      </w:r>
      <w:r w:rsidR="00535330" w:rsidRPr="00F81857">
        <w:rPr>
          <w:lang w:eastAsia="ja-JP"/>
        </w:rPr>
        <w:t>Figure 1</w:t>
      </w:r>
      <w:r w:rsidR="00535330">
        <w:rPr>
          <w:lang w:eastAsia="ja-JP"/>
        </w:rPr>
        <w:t>-left is now identical to the updated MSD test point proposed for SUL_n97-n41 in [3].</w:t>
      </w:r>
    </w:p>
    <w:p w14:paraId="08F9428A" w14:textId="77777777" w:rsidR="009742CE" w:rsidRDefault="009742CE" w:rsidP="004F5221">
      <w:pPr>
        <w:spacing w:after="0"/>
        <w:jc w:val="both"/>
        <w:rPr>
          <w:lang w:eastAsia="ja-JP"/>
        </w:rPr>
      </w:pPr>
    </w:p>
    <w:p w14:paraId="7DA8BF64" w14:textId="6E1D21A8" w:rsidR="004F5221" w:rsidRDefault="00780D1F" w:rsidP="004F5221">
      <w:pPr>
        <w:pStyle w:val="Caption"/>
        <w:spacing w:after="0"/>
      </w:pPr>
      <w:bookmarkStart w:id="12" w:name="_Ref126861761"/>
      <w:r w:rsidRPr="00780D1F">
        <w:rPr>
          <w:noProof/>
        </w:rPr>
        <w:drawing>
          <wp:inline distT="0" distB="0" distL="0" distR="0" wp14:anchorId="315C4933" wp14:editId="3A9B645A">
            <wp:extent cx="6122035" cy="17811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781175"/>
                    </a:xfrm>
                    <a:prstGeom prst="rect">
                      <a:avLst/>
                    </a:prstGeom>
                    <a:noFill/>
                    <a:ln>
                      <a:noFill/>
                    </a:ln>
                  </pic:spPr>
                </pic:pic>
              </a:graphicData>
            </a:graphic>
          </wp:inline>
        </w:drawing>
      </w:r>
    </w:p>
    <w:p w14:paraId="311186C9" w14:textId="2D2E4C6B" w:rsidR="007B60DA" w:rsidRDefault="004F5221" w:rsidP="00A0060A">
      <w:pPr>
        <w:pStyle w:val="Caption"/>
        <w:spacing w:after="0"/>
        <w:rPr>
          <w:b w:val="0"/>
          <w:bCs/>
        </w:rPr>
      </w:pPr>
      <w:r>
        <w:t xml:space="preserve">Figure </w:t>
      </w:r>
      <w:r>
        <w:fldChar w:fldCharType="begin"/>
      </w:r>
      <w:r>
        <w:instrText xml:space="preserve"> SEQ Figure \* ARABIC </w:instrText>
      </w:r>
      <w:r>
        <w:fldChar w:fldCharType="separate"/>
      </w:r>
      <w:r w:rsidR="00AB09D0">
        <w:rPr>
          <w:noProof/>
        </w:rPr>
        <w:t>1</w:t>
      </w:r>
      <w:r>
        <w:fldChar w:fldCharType="end"/>
      </w:r>
      <w:bookmarkEnd w:id="12"/>
      <w:r>
        <w:t xml:space="preserve"> </w:t>
      </w:r>
      <w:r>
        <w:rPr>
          <w:b w:val="0"/>
          <w:bCs/>
        </w:rPr>
        <w:t xml:space="preserve">IMD landscapes sketch for CA_n40A-n41A with simultaneous </w:t>
      </w:r>
      <w:proofErr w:type="spellStart"/>
      <w:r>
        <w:rPr>
          <w:b w:val="0"/>
          <w:bCs/>
        </w:rPr>
        <w:t>RxTx</w:t>
      </w:r>
      <w:proofErr w:type="spellEnd"/>
      <w:r>
        <w:rPr>
          <w:b w:val="0"/>
          <w:bCs/>
        </w:rPr>
        <w:t xml:space="preserve">. Left: n41 10MHz MSD due to </w:t>
      </w:r>
      <w:r w:rsidR="00780D1F">
        <w:rPr>
          <w:b w:val="0"/>
          <w:bCs/>
        </w:rPr>
        <w:t>10</w:t>
      </w:r>
      <w:r>
        <w:rPr>
          <w:b w:val="0"/>
          <w:bCs/>
        </w:rPr>
        <w:t>0MHz UL CBW in band n40, Right: n40 5MHz MSD due to 100MHz UL CBW in band n41</w:t>
      </w:r>
      <w:r w:rsidR="00F61D15">
        <w:rPr>
          <w:b w:val="0"/>
          <w:bCs/>
        </w:rPr>
        <w:t>.</w:t>
      </w:r>
    </w:p>
    <w:p w14:paraId="64367F62" w14:textId="3C890548" w:rsidR="00A0060A" w:rsidRDefault="00A0060A" w:rsidP="00A0060A"/>
    <w:p w14:paraId="01A2EB00" w14:textId="7CB06072" w:rsidR="009742CE" w:rsidRPr="009742CE" w:rsidRDefault="009742CE" w:rsidP="009742CE">
      <w:pPr>
        <w:spacing w:after="0"/>
        <w:jc w:val="both"/>
        <w:rPr>
          <w:b/>
          <w:bCs/>
          <w:lang w:eastAsia="ja-JP"/>
        </w:rPr>
      </w:pPr>
      <w:r w:rsidRPr="009742CE">
        <w:rPr>
          <w:b/>
          <w:bCs/>
          <w:lang w:eastAsia="ja-JP"/>
        </w:rPr>
        <w:lastRenderedPageBreak/>
        <w:t xml:space="preserve">Observation 1: The MSD test points for </w:t>
      </w:r>
      <w:r w:rsidR="007866FA">
        <w:rPr>
          <w:b/>
          <w:bCs/>
          <w:lang w:eastAsia="ja-JP"/>
        </w:rPr>
        <w:t xml:space="preserve">SUL_n41-n97 may be aligned with the test points for </w:t>
      </w:r>
      <w:r w:rsidRPr="009742CE">
        <w:rPr>
          <w:b/>
          <w:bCs/>
          <w:lang w:eastAsia="ja-JP"/>
        </w:rPr>
        <w:t>CA_n40-n41</w:t>
      </w:r>
      <w:r w:rsidR="007866FA">
        <w:rPr>
          <w:b/>
          <w:bCs/>
          <w:lang w:eastAsia="ja-JP"/>
        </w:rPr>
        <w:t xml:space="preserve"> [1]</w:t>
      </w:r>
      <w:r w:rsidRPr="009742CE">
        <w:rPr>
          <w:b/>
          <w:bCs/>
          <w:lang w:eastAsia="ja-JP"/>
        </w:rPr>
        <w:t>.</w:t>
      </w:r>
    </w:p>
    <w:bookmarkEnd w:id="11"/>
    <w:p w14:paraId="099BD27C" w14:textId="30A104B2" w:rsidR="00373723" w:rsidRPr="00157EA1" w:rsidRDefault="00373723" w:rsidP="00373723">
      <w:pPr>
        <w:pStyle w:val="Heading2"/>
        <w:rPr>
          <w:rStyle w:val="Underrubrik2Char2"/>
        </w:rPr>
      </w:pPr>
      <w:r w:rsidRPr="00157EA1">
        <w:rPr>
          <w:rStyle w:val="Underrubrik2Char2"/>
        </w:rPr>
        <w:t>2.</w:t>
      </w:r>
      <w:r w:rsidR="00157EA1">
        <w:rPr>
          <w:rStyle w:val="Underrubrik2Char2"/>
        </w:rPr>
        <w:t>1.</w:t>
      </w:r>
      <w:r w:rsidRPr="00157EA1">
        <w:rPr>
          <w:rStyle w:val="Underrubrik2Char2"/>
        </w:rPr>
        <w:t xml:space="preserve">1 </w:t>
      </w:r>
      <w:r w:rsidR="002D18E9" w:rsidRPr="00157EA1">
        <w:rPr>
          <w:rStyle w:val="Underrubrik2Char2"/>
        </w:rPr>
        <w:t>PA Measurements and MSD evaluation</w:t>
      </w:r>
    </w:p>
    <w:p w14:paraId="59124F8D" w14:textId="02757368" w:rsidR="00A444C6" w:rsidRDefault="0052078F" w:rsidP="00126E43">
      <w:pPr>
        <w:rPr>
          <w:lang w:eastAsia="zh-CN"/>
        </w:rPr>
      </w:pPr>
      <w:r w:rsidRPr="004B462E">
        <w:rPr>
          <w:lang w:val="en-US" w:eastAsia="zh-CN"/>
        </w:rPr>
        <w:t>I</w:t>
      </w:r>
      <w:r w:rsidR="00373723" w:rsidRPr="004B462E">
        <w:rPr>
          <w:lang w:val="en-US" w:eastAsia="zh-CN"/>
        </w:rPr>
        <w:t>nterference levels are measured using a mid-band PA for both PC3 and PC2</w:t>
      </w:r>
      <w:r w:rsidR="0075402F">
        <w:rPr>
          <w:lang w:val="en-US" w:eastAsia="zh-CN"/>
        </w:rPr>
        <w:t>,</w:t>
      </w:r>
      <w:r w:rsidR="00AB09D0" w:rsidRPr="004B462E">
        <w:rPr>
          <w:lang w:val="en-US" w:eastAsia="zh-CN"/>
        </w:rPr>
        <w:t xml:space="preserve"> and</w:t>
      </w:r>
      <w:r w:rsidR="00373723" w:rsidRPr="004B462E">
        <w:rPr>
          <w:lang w:val="en-US" w:eastAsia="zh-CN"/>
        </w:rPr>
        <w:t xml:space="preserve"> </w:t>
      </w:r>
      <w:r w:rsidRPr="004B462E">
        <w:rPr>
          <w:lang w:val="en-US" w:eastAsia="zh-CN"/>
        </w:rPr>
        <w:t>with</w:t>
      </w:r>
      <w:r w:rsidR="00AB09D0" w:rsidRPr="004B462E">
        <w:rPr>
          <w:lang w:val="en-US" w:eastAsia="zh-CN"/>
        </w:rPr>
        <w:t xml:space="preserve"> </w:t>
      </w:r>
      <w:r w:rsidR="00126E43">
        <w:rPr>
          <w:lang w:val="en-US" w:eastAsia="zh-CN"/>
        </w:rPr>
        <w:t>same the</w:t>
      </w:r>
      <w:r w:rsidR="00AB09D0" w:rsidRPr="004B462E">
        <w:rPr>
          <w:lang w:val="en-US" w:eastAsia="zh-CN"/>
        </w:rPr>
        <w:t xml:space="preserve"> PA calibration</w:t>
      </w:r>
      <w:r w:rsidR="00126E43">
        <w:rPr>
          <w:lang w:val="en-US" w:eastAsia="zh-CN"/>
        </w:rPr>
        <w:t xml:space="preserve"> assumptions than in our previous contribution [2]. </w:t>
      </w:r>
    </w:p>
    <w:p w14:paraId="56CADFF1" w14:textId="3A09B587" w:rsidR="00A444C6" w:rsidRDefault="00A444C6" w:rsidP="004B462E">
      <w:pPr>
        <w:rPr>
          <w:lang w:val="en-US" w:eastAsia="zh-CN"/>
        </w:rPr>
      </w:pPr>
      <w:r>
        <w:rPr>
          <w:lang w:val="en-US" w:eastAsia="zh-CN"/>
        </w:rPr>
        <w:t xml:space="preserve">For MSD evaluation, we </w:t>
      </w:r>
      <w:r w:rsidR="00126E43">
        <w:rPr>
          <w:lang w:val="en-US" w:eastAsia="zh-CN"/>
        </w:rPr>
        <w:t>reproduce our previous assumptions [2]:</w:t>
      </w:r>
    </w:p>
    <w:p w14:paraId="74F52F4B" w14:textId="77777777" w:rsidR="00A444C6" w:rsidRDefault="00A444C6" w:rsidP="00A444C6">
      <w:pPr>
        <w:pStyle w:val="ListParagraph"/>
        <w:numPr>
          <w:ilvl w:val="0"/>
          <w:numId w:val="40"/>
        </w:numPr>
        <w:rPr>
          <w:lang w:eastAsia="zh-CN"/>
        </w:rPr>
      </w:pPr>
      <w:r>
        <w:rPr>
          <w:lang w:eastAsia="zh-CN"/>
        </w:rPr>
        <w:t xml:space="preserve">Main LNA to main antenna insertion </w:t>
      </w:r>
      <w:r w:rsidRPr="00D504F2">
        <w:rPr>
          <w:lang w:eastAsia="zh-CN"/>
        </w:rPr>
        <w:t>losses:4dB</w:t>
      </w:r>
    </w:p>
    <w:p w14:paraId="7D2458C3" w14:textId="77777777" w:rsidR="00A444C6" w:rsidRDefault="00A444C6" w:rsidP="00A444C6">
      <w:pPr>
        <w:pStyle w:val="ListParagraph"/>
        <w:numPr>
          <w:ilvl w:val="0"/>
          <w:numId w:val="40"/>
        </w:numPr>
        <w:rPr>
          <w:lang w:eastAsia="zh-CN"/>
        </w:rPr>
      </w:pPr>
      <w:r>
        <w:rPr>
          <w:lang w:eastAsia="zh-CN"/>
        </w:rPr>
        <w:t>n40 Tx SAW filter rejection at n41 DL affected carrier: 40dB</w:t>
      </w:r>
    </w:p>
    <w:p w14:paraId="766E2F3E" w14:textId="77777777" w:rsidR="00A444C6" w:rsidRDefault="00A444C6" w:rsidP="00A444C6">
      <w:pPr>
        <w:pStyle w:val="ListParagraph"/>
        <w:numPr>
          <w:ilvl w:val="0"/>
          <w:numId w:val="40"/>
        </w:numPr>
        <w:rPr>
          <w:lang w:eastAsia="zh-CN"/>
        </w:rPr>
      </w:pPr>
      <w:r>
        <w:rPr>
          <w:lang w:eastAsia="zh-CN"/>
        </w:rPr>
        <w:t>n41 Tx SAW filter rejection at n40 DL affected carrier: 35dB</w:t>
      </w:r>
    </w:p>
    <w:p w14:paraId="7C1747D8" w14:textId="77777777" w:rsidR="00A444C6" w:rsidRDefault="00A444C6" w:rsidP="00A444C6">
      <w:pPr>
        <w:pStyle w:val="ListParagraph"/>
        <w:numPr>
          <w:ilvl w:val="0"/>
          <w:numId w:val="40"/>
        </w:numPr>
        <w:rPr>
          <w:lang w:eastAsia="zh-CN"/>
        </w:rPr>
      </w:pPr>
      <w:r>
        <w:rPr>
          <w:lang w:eastAsia="zh-CN"/>
        </w:rPr>
        <w:t>uncorrelated MRC combining</w:t>
      </w:r>
    </w:p>
    <w:p w14:paraId="242C2015" w14:textId="57DFDEBC" w:rsidR="00A444C6" w:rsidRDefault="00A444C6" w:rsidP="00A444C6">
      <w:pPr>
        <w:pStyle w:val="ListParagraph"/>
        <w:numPr>
          <w:ilvl w:val="0"/>
          <w:numId w:val="40"/>
        </w:numPr>
        <w:jc w:val="both"/>
        <w:rPr>
          <w:lang w:eastAsia="zh-CN"/>
        </w:rPr>
      </w:pPr>
      <w:r>
        <w:rPr>
          <w:lang w:eastAsia="zh-CN"/>
        </w:rPr>
        <w:t>SNR at REFSENS of -1dB.</w:t>
      </w:r>
    </w:p>
    <w:p w14:paraId="3C17D38E" w14:textId="4B9CB299" w:rsidR="0082577D" w:rsidRDefault="0082577D" w:rsidP="00077D92">
      <w:pPr>
        <w:jc w:val="both"/>
        <w:rPr>
          <w:lang w:eastAsia="zh-CN"/>
        </w:rPr>
      </w:pPr>
      <w:r>
        <w:rPr>
          <w:lang w:eastAsia="zh-CN"/>
        </w:rPr>
        <w:t>The PC3 interference</w:t>
      </w:r>
      <w:r w:rsidR="00126E43">
        <w:rPr>
          <w:lang w:eastAsia="zh-CN"/>
        </w:rPr>
        <w:t xml:space="preserve"> levels</w:t>
      </w:r>
      <w:r>
        <w:rPr>
          <w:lang w:eastAsia="zh-CN"/>
        </w:rPr>
        <w:t xml:space="preserve"> for </w:t>
      </w:r>
      <w:r w:rsidR="00126E43">
        <w:rPr>
          <w:lang w:eastAsia="zh-CN"/>
        </w:rPr>
        <w:t xml:space="preserve">band </w:t>
      </w:r>
      <w:r>
        <w:rPr>
          <w:lang w:eastAsia="zh-CN"/>
        </w:rPr>
        <w:t>n41</w:t>
      </w:r>
      <w:r w:rsidR="007625CF">
        <w:rPr>
          <w:lang w:eastAsia="zh-CN"/>
        </w:rPr>
        <w:t>,</w:t>
      </w:r>
      <w:r w:rsidR="00126E43">
        <w:rPr>
          <w:lang w:eastAsia="zh-CN"/>
        </w:rPr>
        <w:t xml:space="preserve"> and for band 40</w:t>
      </w:r>
      <w:r>
        <w:rPr>
          <w:lang w:eastAsia="zh-CN"/>
        </w:rPr>
        <w:t xml:space="preserve"> UL 100MHz CBW</w:t>
      </w:r>
      <w:r w:rsidR="007625CF">
        <w:rPr>
          <w:lang w:eastAsia="zh-CN"/>
        </w:rPr>
        <w:t>,</w:t>
      </w:r>
      <w:r w:rsidR="00126E43">
        <w:rPr>
          <w:lang w:eastAsia="zh-CN"/>
        </w:rPr>
        <w:t xml:space="preserve"> and the levels for PC2 band 41 100MHz</w:t>
      </w:r>
      <w:r w:rsidR="007625CF">
        <w:rPr>
          <w:lang w:eastAsia="zh-CN"/>
        </w:rPr>
        <w:t>,</w:t>
      </w:r>
      <w:r w:rsidR="00126E43">
        <w:rPr>
          <w:lang w:eastAsia="zh-CN"/>
        </w:rPr>
        <w:t xml:space="preserve"> </w:t>
      </w:r>
      <w:r>
        <w:rPr>
          <w:lang w:eastAsia="zh-CN"/>
        </w:rPr>
        <w:t xml:space="preserve">are reproduced from [2]. </w:t>
      </w:r>
      <w:r w:rsidR="00126E43">
        <w:rPr>
          <w:lang w:eastAsia="zh-CN"/>
        </w:rPr>
        <w:t>Only the PC2 interference level</w:t>
      </w:r>
      <w:r w:rsidR="000A0532">
        <w:rPr>
          <w:lang w:eastAsia="zh-CN"/>
        </w:rPr>
        <w:t>s</w:t>
      </w:r>
      <w:r w:rsidR="00126E43">
        <w:rPr>
          <w:lang w:eastAsia="zh-CN"/>
        </w:rPr>
        <w:t xml:space="preserve"> for band n40 UL 100MHz CBW </w:t>
      </w:r>
      <w:r w:rsidR="000A0532">
        <w:rPr>
          <w:lang w:eastAsia="zh-CN"/>
        </w:rPr>
        <w:t>are</w:t>
      </w:r>
      <w:r w:rsidR="00126E43">
        <w:rPr>
          <w:lang w:eastAsia="zh-CN"/>
        </w:rPr>
        <w:t xml:space="preserve"> measured.</w:t>
      </w:r>
    </w:p>
    <w:p w14:paraId="69F8263A" w14:textId="44215B39" w:rsidR="006C0817" w:rsidRDefault="00AB09D0" w:rsidP="006C0817">
      <w:pPr>
        <w:jc w:val="both"/>
        <w:rPr>
          <w:lang w:eastAsia="zh-CN"/>
        </w:rPr>
      </w:pPr>
      <w:r>
        <w:rPr>
          <w:lang w:eastAsia="zh-CN"/>
        </w:rPr>
        <w:fldChar w:fldCharType="begin"/>
      </w:r>
      <w:r>
        <w:rPr>
          <w:lang w:eastAsia="zh-CN"/>
        </w:rPr>
        <w:instrText xml:space="preserve"> REF _Ref131435341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t>
      </w:r>
      <w:r w:rsidR="006C0817">
        <w:rPr>
          <w:lang w:eastAsia="zh-CN"/>
        </w:rPr>
        <w:t xml:space="preserve">summarizes the measured </w:t>
      </w:r>
      <w:r w:rsidR="006D5AD5">
        <w:rPr>
          <w:lang w:eastAsia="zh-CN"/>
        </w:rPr>
        <w:t xml:space="preserve">PC2 and PC3 </w:t>
      </w:r>
      <w:r w:rsidR="006C0817">
        <w:rPr>
          <w:lang w:eastAsia="zh-CN"/>
        </w:rPr>
        <w:t xml:space="preserve">PA noise levels and </w:t>
      </w:r>
      <w:r w:rsidR="006D5AD5">
        <w:rPr>
          <w:lang w:eastAsia="zh-CN"/>
        </w:rPr>
        <w:t>corresponding</w:t>
      </w:r>
      <w:r w:rsidR="006C0817">
        <w:rPr>
          <w:lang w:eastAsia="zh-CN"/>
        </w:rPr>
        <w:t xml:space="preserve"> MSD for n40, n41:</w:t>
      </w:r>
    </w:p>
    <w:p w14:paraId="5CA3A108" w14:textId="1B40FDA8" w:rsidR="006C0817" w:rsidRDefault="006C0817" w:rsidP="006C0817">
      <w:pPr>
        <w:pStyle w:val="ListParagraph"/>
        <w:numPr>
          <w:ilvl w:val="0"/>
          <w:numId w:val="46"/>
        </w:numPr>
        <w:rPr>
          <w:lang w:eastAsia="zh-CN"/>
        </w:rPr>
      </w:pPr>
      <w:r>
        <w:rPr>
          <w:lang w:eastAsia="zh-CN"/>
        </w:rPr>
        <w:t>For UL n41 100MHz UL CBW and L</w:t>
      </w:r>
      <w:r w:rsidRPr="00E70478">
        <w:rPr>
          <w:vertAlign w:val="subscript"/>
          <w:lang w:eastAsia="zh-CN"/>
        </w:rPr>
        <w:t>CRB</w:t>
      </w:r>
      <w:r>
        <w:rPr>
          <w:lang w:eastAsia="zh-CN"/>
        </w:rPr>
        <w:t>=270 (</w:t>
      </w:r>
      <w:proofErr w:type="spellStart"/>
      <w:r>
        <w:rPr>
          <w:lang w:eastAsia="zh-CN"/>
        </w:rPr>
        <w:t>RB</w:t>
      </w:r>
      <w:r w:rsidRPr="006C2E8C">
        <w:rPr>
          <w:vertAlign w:val="subscript"/>
          <w:lang w:eastAsia="zh-CN"/>
        </w:rPr>
        <w:t>start</w:t>
      </w:r>
      <w:proofErr w:type="spellEnd"/>
      <w:r>
        <w:rPr>
          <w:lang w:eastAsia="zh-CN"/>
        </w:rPr>
        <w:t>=0),</w:t>
      </w:r>
      <w:r w:rsidR="00126E43">
        <w:rPr>
          <w:lang w:eastAsia="zh-CN"/>
        </w:rPr>
        <w:t xml:space="preserve"> </w:t>
      </w:r>
      <w:r>
        <w:rPr>
          <w:lang w:eastAsia="zh-CN"/>
        </w:rPr>
        <w:t xml:space="preserve">the band </w:t>
      </w:r>
      <w:r w:rsidRPr="00E70478">
        <w:rPr>
          <w:lang w:eastAsia="zh-CN"/>
        </w:rPr>
        <w:t>n</w:t>
      </w:r>
      <w:r>
        <w:rPr>
          <w:lang w:eastAsia="zh-CN"/>
        </w:rPr>
        <w:t>40 5MHz CBW</w:t>
      </w:r>
      <w:r w:rsidRPr="00E70478">
        <w:rPr>
          <w:lang w:eastAsia="zh-CN"/>
        </w:rPr>
        <w:t xml:space="preserve"> </w:t>
      </w:r>
      <w:r>
        <w:rPr>
          <w:lang w:eastAsia="zh-CN"/>
        </w:rPr>
        <w:t>upper DL channel</w:t>
      </w:r>
      <w:r w:rsidR="00126E43">
        <w:rPr>
          <w:lang w:eastAsia="zh-CN"/>
        </w:rPr>
        <w:t xml:space="preserve"> </w:t>
      </w:r>
      <w:r>
        <w:rPr>
          <w:lang w:eastAsia="zh-CN"/>
        </w:rPr>
        <w:t>integrated PA noise level</w:t>
      </w:r>
      <w:r w:rsidR="00126E43">
        <w:rPr>
          <w:lang w:eastAsia="zh-CN"/>
        </w:rPr>
        <w:t xml:space="preserve"> is </w:t>
      </w:r>
      <w:r>
        <w:rPr>
          <w:lang w:eastAsia="zh-CN"/>
        </w:rPr>
        <w:t>-25.5</w:t>
      </w:r>
      <w:r w:rsidRPr="00E70478">
        <w:rPr>
          <w:lang w:eastAsia="zh-CN"/>
        </w:rPr>
        <w:t>dBm</w:t>
      </w:r>
      <w:r>
        <w:rPr>
          <w:lang w:eastAsia="zh-CN"/>
        </w:rPr>
        <w:t xml:space="preserve"> for PC3</w:t>
      </w:r>
      <w:r w:rsidR="0052078F">
        <w:rPr>
          <w:lang w:eastAsia="zh-CN"/>
        </w:rPr>
        <w:t>,</w:t>
      </w:r>
      <w:r>
        <w:rPr>
          <w:lang w:eastAsia="zh-CN"/>
        </w:rPr>
        <w:t xml:space="preserve"> and -22.4dBm for PC2 operation (</w:t>
      </w:r>
      <w:r w:rsidR="006D5AD5">
        <w:rPr>
          <w:lang w:eastAsia="zh-CN"/>
        </w:rPr>
        <w:fldChar w:fldCharType="begin"/>
      </w:r>
      <w:r w:rsidR="006D5AD5">
        <w:rPr>
          <w:lang w:eastAsia="zh-CN"/>
        </w:rPr>
        <w:instrText xml:space="preserve"> REF _Ref131435341 \h </w:instrText>
      </w:r>
      <w:r w:rsidR="006D5AD5">
        <w:rPr>
          <w:lang w:eastAsia="zh-CN"/>
        </w:rPr>
      </w:r>
      <w:r w:rsidR="006D5AD5">
        <w:rPr>
          <w:lang w:eastAsia="zh-CN"/>
        </w:rPr>
        <w:fldChar w:fldCharType="separate"/>
      </w:r>
      <w:r w:rsidR="006D5AD5">
        <w:t xml:space="preserve">Figure </w:t>
      </w:r>
      <w:r w:rsidR="006D5AD5">
        <w:rPr>
          <w:noProof/>
        </w:rPr>
        <w:t>2</w:t>
      </w:r>
      <w:r w:rsidR="006D5AD5">
        <w:rPr>
          <w:lang w:eastAsia="zh-CN"/>
        </w:rPr>
        <w:fldChar w:fldCharType="end"/>
      </w:r>
      <w:r>
        <w:rPr>
          <w:lang w:eastAsia="zh-CN"/>
        </w:rPr>
        <w:t>-left</w:t>
      </w:r>
      <w:r w:rsidR="00126E43">
        <w:rPr>
          <w:lang w:eastAsia="zh-CN"/>
        </w:rPr>
        <w:t xml:space="preserve"> [2]</w:t>
      </w:r>
      <w:proofErr w:type="gramStart"/>
      <w:r>
        <w:rPr>
          <w:lang w:eastAsia="zh-CN"/>
        </w:rPr>
        <w:t>)</w:t>
      </w:r>
      <w:r w:rsidR="00CE05FE">
        <w:rPr>
          <w:lang w:eastAsia="zh-CN"/>
        </w:rPr>
        <w:t>;</w:t>
      </w:r>
      <w:proofErr w:type="gramEnd"/>
    </w:p>
    <w:p w14:paraId="4953FDCE" w14:textId="6E35D3EC" w:rsidR="006C0817" w:rsidRDefault="006C0817" w:rsidP="006C0817">
      <w:pPr>
        <w:pStyle w:val="ListParagraph"/>
        <w:numPr>
          <w:ilvl w:val="0"/>
          <w:numId w:val="46"/>
        </w:numPr>
        <w:rPr>
          <w:lang w:eastAsia="zh-CN"/>
        </w:rPr>
      </w:pPr>
      <w:r>
        <w:rPr>
          <w:lang w:eastAsia="zh-CN"/>
        </w:rPr>
        <w:t xml:space="preserve">For UL n40 </w:t>
      </w:r>
      <w:r w:rsidR="006D5AD5">
        <w:rPr>
          <w:lang w:eastAsia="zh-CN"/>
        </w:rPr>
        <w:t>10</w:t>
      </w:r>
      <w:r>
        <w:rPr>
          <w:lang w:eastAsia="zh-CN"/>
        </w:rPr>
        <w:t>0MHz UL CBW and L</w:t>
      </w:r>
      <w:r w:rsidRPr="00E70478">
        <w:rPr>
          <w:vertAlign w:val="subscript"/>
          <w:lang w:eastAsia="zh-CN"/>
        </w:rPr>
        <w:t>CRB</w:t>
      </w:r>
      <w:r>
        <w:rPr>
          <w:lang w:eastAsia="zh-CN"/>
        </w:rPr>
        <w:t>=2</w:t>
      </w:r>
      <w:r w:rsidR="006D5AD5">
        <w:rPr>
          <w:lang w:eastAsia="zh-CN"/>
        </w:rPr>
        <w:t>70</w:t>
      </w:r>
      <w:r>
        <w:rPr>
          <w:lang w:eastAsia="zh-CN"/>
        </w:rPr>
        <w:t xml:space="preserve"> (</w:t>
      </w:r>
      <w:proofErr w:type="spellStart"/>
      <w:r>
        <w:rPr>
          <w:lang w:eastAsia="zh-CN"/>
        </w:rPr>
        <w:t>RB</w:t>
      </w:r>
      <w:r w:rsidRPr="006C2E8C">
        <w:rPr>
          <w:vertAlign w:val="subscript"/>
          <w:lang w:eastAsia="zh-CN"/>
        </w:rPr>
        <w:t>start</w:t>
      </w:r>
      <w:proofErr w:type="spellEnd"/>
      <w:r>
        <w:rPr>
          <w:lang w:eastAsia="zh-CN"/>
        </w:rPr>
        <w:t>=</w:t>
      </w:r>
      <w:r w:rsidR="006D5AD5">
        <w:rPr>
          <w:lang w:eastAsia="zh-CN"/>
        </w:rPr>
        <w:t>3</w:t>
      </w:r>
      <w:r>
        <w:rPr>
          <w:lang w:eastAsia="zh-CN"/>
        </w:rPr>
        <w:t xml:space="preserve">), the band </w:t>
      </w:r>
      <w:r w:rsidRPr="00E70478">
        <w:rPr>
          <w:lang w:eastAsia="zh-CN"/>
        </w:rPr>
        <w:t>n</w:t>
      </w:r>
      <w:r>
        <w:rPr>
          <w:lang w:eastAsia="zh-CN"/>
        </w:rPr>
        <w:t>41 10MHz CBW</w:t>
      </w:r>
      <w:r w:rsidRPr="00E70478">
        <w:rPr>
          <w:lang w:eastAsia="zh-CN"/>
        </w:rPr>
        <w:t xml:space="preserve"> </w:t>
      </w:r>
      <w:r>
        <w:rPr>
          <w:lang w:eastAsia="zh-CN"/>
        </w:rPr>
        <w:t>lower DL channel integrated PA noise level of -</w:t>
      </w:r>
      <w:r w:rsidR="006D5AD5">
        <w:rPr>
          <w:lang w:eastAsia="zh-CN"/>
        </w:rPr>
        <w:t>2</w:t>
      </w:r>
      <w:r w:rsidR="00126E43">
        <w:rPr>
          <w:lang w:eastAsia="zh-CN"/>
        </w:rPr>
        <w:t>2.1</w:t>
      </w:r>
      <w:r w:rsidRPr="00E70478">
        <w:rPr>
          <w:lang w:eastAsia="zh-CN"/>
        </w:rPr>
        <w:t>dBm</w:t>
      </w:r>
      <w:r>
        <w:rPr>
          <w:lang w:eastAsia="zh-CN"/>
        </w:rPr>
        <w:t xml:space="preserve"> for PC3</w:t>
      </w:r>
      <w:r w:rsidR="00126E43">
        <w:rPr>
          <w:lang w:eastAsia="zh-CN"/>
        </w:rPr>
        <w:t xml:space="preserve"> [3]</w:t>
      </w:r>
      <w:r w:rsidR="00237047">
        <w:rPr>
          <w:lang w:eastAsia="zh-CN"/>
        </w:rPr>
        <w:t>,</w:t>
      </w:r>
      <w:r>
        <w:rPr>
          <w:lang w:eastAsia="zh-CN"/>
        </w:rPr>
        <w:t xml:space="preserve"> and </w:t>
      </w:r>
      <w:r w:rsidRPr="0082577D">
        <w:rPr>
          <w:lang w:eastAsia="zh-CN"/>
        </w:rPr>
        <w:t>-</w:t>
      </w:r>
      <w:r w:rsidR="0082577D" w:rsidRPr="0082577D">
        <w:rPr>
          <w:lang w:eastAsia="zh-CN"/>
        </w:rPr>
        <w:t>18.</w:t>
      </w:r>
      <w:r w:rsidR="00126E43">
        <w:rPr>
          <w:lang w:eastAsia="zh-CN"/>
        </w:rPr>
        <w:t>9</w:t>
      </w:r>
      <w:r w:rsidRPr="0082577D">
        <w:rPr>
          <w:lang w:eastAsia="zh-CN"/>
        </w:rPr>
        <w:t>dBm</w:t>
      </w:r>
      <w:r>
        <w:rPr>
          <w:lang w:eastAsia="zh-CN"/>
        </w:rPr>
        <w:t xml:space="preserve"> for PC2 operation (</w:t>
      </w:r>
      <w:r w:rsidR="006D5AD5">
        <w:rPr>
          <w:lang w:eastAsia="zh-CN"/>
        </w:rPr>
        <w:fldChar w:fldCharType="begin"/>
      </w:r>
      <w:r w:rsidR="006D5AD5">
        <w:rPr>
          <w:lang w:eastAsia="zh-CN"/>
        </w:rPr>
        <w:instrText xml:space="preserve"> REF _Ref131435341 \h </w:instrText>
      </w:r>
      <w:r w:rsidR="006D5AD5">
        <w:rPr>
          <w:lang w:eastAsia="zh-CN"/>
        </w:rPr>
      </w:r>
      <w:r w:rsidR="006D5AD5">
        <w:rPr>
          <w:lang w:eastAsia="zh-CN"/>
        </w:rPr>
        <w:fldChar w:fldCharType="separate"/>
      </w:r>
      <w:r w:rsidR="006D5AD5">
        <w:t xml:space="preserve">Figure </w:t>
      </w:r>
      <w:r w:rsidR="006D5AD5">
        <w:rPr>
          <w:noProof/>
        </w:rPr>
        <w:t>2</w:t>
      </w:r>
      <w:r w:rsidR="006D5AD5">
        <w:rPr>
          <w:lang w:eastAsia="zh-CN"/>
        </w:rPr>
        <w:fldChar w:fldCharType="end"/>
      </w:r>
      <w:r>
        <w:rPr>
          <w:lang w:eastAsia="zh-CN"/>
        </w:rPr>
        <w:t>-right)</w:t>
      </w:r>
      <w:r w:rsidR="00CE05FE">
        <w:rPr>
          <w:lang w:eastAsia="zh-CN"/>
        </w:rPr>
        <w:t>.</w:t>
      </w:r>
    </w:p>
    <w:p w14:paraId="67CFC3E4" w14:textId="77777777" w:rsidR="006C0817" w:rsidRDefault="006C0817" w:rsidP="006C0817">
      <w:pPr>
        <w:rPr>
          <w:lang w:eastAsia="zh-CN"/>
        </w:rPr>
      </w:pPr>
      <w:r>
        <w:rPr>
          <w:lang w:eastAsia="zh-CN"/>
        </w:rPr>
        <w:t>At these levels:</w:t>
      </w:r>
    </w:p>
    <w:p w14:paraId="289AE902" w14:textId="7A40897C" w:rsidR="006C0817" w:rsidRDefault="008345C9" w:rsidP="006C0817">
      <w:pPr>
        <w:pStyle w:val="ListParagraph"/>
        <w:numPr>
          <w:ilvl w:val="0"/>
          <w:numId w:val="42"/>
        </w:numPr>
        <w:rPr>
          <w:lang w:eastAsia="zh-CN"/>
        </w:rPr>
      </w:pPr>
      <w:r>
        <w:rPr>
          <w:lang w:eastAsia="zh-CN"/>
        </w:rPr>
        <w:fldChar w:fldCharType="begin"/>
      </w:r>
      <w:r>
        <w:rPr>
          <w:lang w:eastAsia="zh-CN"/>
        </w:rPr>
        <w:instrText xml:space="preserve"> REF _Ref131435341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-left</w:t>
      </w:r>
      <w:r w:rsidR="006C0817">
        <w:rPr>
          <w:lang w:eastAsia="zh-CN"/>
        </w:rPr>
        <w:t xml:space="preserve"> shows that the band n40 5MHz MSD is 3</w:t>
      </w:r>
      <w:r w:rsidR="00FF1DA3">
        <w:rPr>
          <w:lang w:eastAsia="zh-CN"/>
        </w:rPr>
        <w:t>2</w:t>
      </w:r>
      <w:r w:rsidR="006C0817">
        <w:rPr>
          <w:lang w:eastAsia="zh-CN"/>
        </w:rPr>
        <w:t>.</w:t>
      </w:r>
      <w:r w:rsidR="00FF1DA3">
        <w:rPr>
          <w:lang w:eastAsia="zh-CN"/>
        </w:rPr>
        <w:t>4</w:t>
      </w:r>
      <w:r w:rsidR="006C0817">
        <w:rPr>
          <w:lang w:eastAsia="zh-CN"/>
        </w:rPr>
        <w:t>dB for PC3</w:t>
      </w:r>
      <w:r w:rsidR="00237047">
        <w:rPr>
          <w:lang w:eastAsia="zh-CN"/>
        </w:rPr>
        <w:t>,</w:t>
      </w:r>
      <w:r w:rsidR="006C0817">
        <w:rPr>
          <w:lang w:eastAsia="zh-CN"/>
        </w:rPr>
        <w:t xml:space="preserve"> and 3</w:t>
      </w:r>
      <w:r w:rsidR="00FF1DA3">
        <w:rPr>
          <w:lang w:eastAsia="zh-CN"/>
        </w:rPr>
        <w:t>5.5</w:t>
      </w:r>
      <w:r w:rsidR="006C0817">
        <w:rPr>
          <w:lang w:eastAsia="zh-CN"/>
        </w:rPr>
        <w:t xml:space="preserve">dB for </w:t>
      </w:r>
      <w:proofErr w:type="gramStart"/>
      <w:r w:rsidR="006C0817">
        <w:rPr>
          <w:lang w:eastAsia="zh-CN"/>
        </w:rPr>
        <w:t>PC2</w:t>
      </w:r>
      <w:r w:rsidR="00CE05FE">
        <w:rPr>
          <w:lang w:eastAsia="zh-CN"/>
        </w:rPr>
        <w:t>;</w:t>
      </w:r>
      <w:proofErr w:type="gramEnd"/>
    </w:p>
    <w:p w14:paraId="59E9A9C6" w14:textId="357B1770" w:rsidR="006C0817" w:rsidRDefault="008345C9" w:rsidP="006C0817">
      <w:pPr>
        <w:pStyle w:val="ListParagraph"/>
        <w:numPr>
          <w:ilvl w:val="0"/>
          <w:numId w:val="42"/>
        </w:numPr>
        <w:rPr>
          <w:lang w:eastAsia="zh-CN"/>
        </w:rPr>
      </w:pPr>
      <w:r>
        <w:rPr>
          <w:lang w:eastAsia="zh-CN"/>
        </w:rPr>
        <w:fldChar w:fldCharType="begin"/>
      </w:r>
      <w:r>
        <w:rPr>
          <w:lang w:eastAsia="zh-CN"/>
        </w:rPr>
        <w:instrText xml:space="preserve"> REF _Ref131435341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-right</w:t>
      </w:r>
      <w:r w:rsidR="006C0817">
        <w:rPr>
          <w:lang w:eastAsia="zh-CN"/>
        </w:rPr>
        <w:t xml:space="preserve"> shows that the band n41 10MHz MSD is 2</w:t>
      </w:r>
      <w:r w:rsidR="00CE05FE">
        <w:rPr>
          <w:lang w:eastAsia="zh-CN"/>
        </w:rPr>
        <w:t>5.</w:t>
      </w:r>
      <w:r w:rsidR="007866FA">
        <w:rPr>
          <w:lang w:eastAsia="zh-CN"/>
        </w:rPr>
        <w:t>7</w:t>
      </w:r>
      <w:r w:rsidR="006C0817">
        <w:rPr>
          <w:lang w:eastAsia="zh-CN"/>
        </w:rPr>
        <w:t>dB for PC3</w:t>
      </w:r>
      <w:r w:rsidR="00237047">
        <w:rPr>
          <w:lang w:eastAsia="zh-CN"/>
        </w:rPr>
        <w:t>,</w:t>
      </w:r>
      <w:r w:rsidR="006C0817">
        <w:rPr>
          <w:lang w:eastAsia="zh-CN"/>
        </w:rPr>
        <w:t xml:space="preserve"> and </w:t>
      </w:r>
      <w:r w:rsidR="006C0817" w:rsidRPr="00CE05FE">
        <w:rPr>
          <w:lang w:eastAsia="zh-CN"/>
        </w:rPr>
        <w:t>2</w:t>
      </w:r>
      <w:r w:rsidR="00D02A8B">
        <w:rPr>
          <w:lang w:eastAsia="zh-CN"/>
        </w:rPr>
        <w:t>8.</w:t>
      </w:r>
      <w:r w:rsidR="007866FA">
        <w:rPr>
          <w:lang w:eastAsia="zh-CN"/>
        </w:rPr>
        <w:t>9</w:t>
      </w:r>
      <w:r w:rsidR="006C0817" w:rsidRPr="00CE05FE">
        <w:rPr>
          <w:lang w:eastAsia="zh-CN"/>
        </w:rPr>
        <w:t>dB</w:t>
      </w:r>
      <w:r w:rsidR="006C0817">
        <w:rPr>
          <w:lang w:eastAsia="zh-CN"/>
        </w:rPr>
        <w:t xml:space="preserve"> for PC2</w:t>
      </w:r>
      <w:r w:rsidR="00CE05FE">
        <w:rPr>
          <w:lang w:eastAsia="zh-CN"/>
        </w:rPr>
        <w:t>.</w:t>
      </w:r>
      <w:r w:rsidR="006C0817">
        <w:rPr>
          <w:lang w:eastAsia="zh-CN"/>
        </w:rPr>
        <w:t xml:space="preserve"> </w:t>
      </w:r>
    </w:p>
    <w:p w14:paraId="7422E5AC" w14:textId="3497B9F2" w:rsidR="006C0817" w:rsidRDefault="00FF1DA3" w:rsidP="007866FA">
      <w:pPr>
        <w:jc w:val="center"/>
        <w:rPr>
          <w:lang w:eastAsia="zh-CN"/>
        </w:rPr>
      </w:pPr>
      <w:r w:rsidRPr="00FF1DA3">
        <w:rPr>
          <w:noProof/>
        </w:rPr>
        <w:drawing>
          <wp:inline distT="0" distB="0" distL="0" distR="0" wp14:anchorId="3BA60B94" wp14:editId="15B07AE8">
            <wp:extent cx="2889250" cy="1557756"/>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08340" cy="1568049"/>
                    </a:xfrm>
                    <a:prstGeom prst="rect">
                      <a:avLst/>
                    </a:prstGeom>
                  </pic:spPr>
                </pic:pic>
              </a:graphicData>
            </a:graphic>
          </wp:inline>
        </w:drawing>
      </w:r>
      <w:r w:rsidR="007866FA" w:rsidRPr="007866FA">
        <w:rPr>
          <w:noProof/>
        </w:rPr>
        <w:t xml:space="preserve"> </w:t>
      </w:r>
      <w:r w:rsidR="007866FA" w:rsidRPr="007866FA">
        <w:rPr>
          <w:noProof/>
        </w:rPr>
        <w:drawing>
          <wp:inline distT="0" distB="0" distL="0" distR="0" wp14:anchorId="441278EA" wp14:editId="7C9C54F6">
            <wp:extent cx="2933700" cy="157463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66618" cy="1592306"/>
                    </a:xfrm>
                    <a:prstGeom prst="rect">
                      <a:avLst/>
                    </a:prstGeom>
                  </pic:spPr>
                </pic:pic>
              </a:graphicData>
            </a:graphic>
          </wp:inline>
        </w:drawing>
      </w:r>
    </w:p>
    <w:p w14:paraId="4B0E0F16" w14:textId="0C5974ED" w:rsidR="00AB09D0" w:rsidRDefault="00AB09D0" w:rsidP="00077D92">
      <w:pPr>
        <w:pStyle w:val="Caption"/>
        <w:spacing w:before="0" w:after="0"/>
        <w:rPr>
          <w:b w:val="0"/>
          <w:bCs/>
        </w:rPr>
      </w:pPr>
      <w:bookmarkStart w:id="13" w:name="_Ref131435341"/>
      <w:r>
        <w:t xml:space="preserve">Figure </w:t>
      </w:r>
      <w:r>
        <w:fldChar w:fldCharType="begin"/>
      </w:r>
      <w:r>
        <w:instrText xml:space="preserve"> SEQ Figure \* ARABIC </w:instrText>
      </w:r>
      <w:r>
        <w:fldChar w:fldCharType="separate"/>
      </w:r>
      <w:r>
        <w:rPr>
          <w:noProof/>
        </w:rPr>
        <w:t>2</w:t>
      </w:r>
      <w:r>
        <w:fldChar w:fldCharType="end"/>
      </w:r>
      <w:bookmarkEnd w:id="13"/>
      <w:r>
        <w:t xml:space="preserve"> </w:t>
      </w:r>
      <w:r w:rsidRPr="00AB09D0">
        <w:rPr>
          <w:b w:val="0"/>
          <w:bCs/>
        </w:rPr>
        <w:t>Left: band n40 5MHz upper channel MSD, Right: band n41 10MHz lower channel MSD.</w:t>
      </w:r>
    </w:p>
    <w:p w14:paraId="0E26E48D" w14:textId="77777777" w:rsidR="00077D92" w:rsidRDefault="00077D92" w:rsidP="00FF1DA3">
      <w:pPr>
        <w:jc w:val="both"/>
        <w:rPr>
          <w:b/>
          <w:bCs/>
          <w:lang w:eastAsia="ja-JP"/>
        </w:rPr>
      </w:pPr>
    </w:p>
    <w:p w14:paraId="0657C85F" w14:textId="3262AA2A" w:rsidR="00FF1DA3" w:rsidRPr="00DD6290" w:rsidRDefault="00FF1DA3" w:rsidP="00FF1DA3">
      <w:pPr>
        <w:jc w:val="both"/>
        <w:rPr>
          <w:b/>
          <w:bCs/>
          <w:lang w:eastAsia="ja-JP"/>
        </w:rPr>
      </w:pPr>
      <w:r w:rsidRPr="00DD6290">
        <w:rPr>
          <w:b/>
          <w:bCs/>
          <w:lang w:eastAsia="ja-JP"/>
        </w:rPr>
        <w:t xml:space="preserve">Proposal </w:t>
      </w:r>
      <w:r>
        <w:rPr>
          <w:b/>
          <w:bCs/>
          <w:lang w:eastAsia="ja-JP"/>
        </w:rPr>
        <w:t>1</w:t>
      </w:r>
      <w:r w:rsidRPr="00DD6290">
        <w:rPr>
          <w:b/>
          <w:bCs/>
          <w:lang w:eastAsia="ja-JP"/>
        </w:rPr>
        <w:t xml:space="preserve">: For </w:t>
      </w:r>
      <w:r>
        <w:rPr>
          <w:b/>
          <w:bCs/>
          <w:lang w:eastAsia="ja-JP"/>
        </w:rPr>
        <w:t xml:space="preserve">simultaneous </w:t>
      </w:r>
      <w:proofErr w:type="spellStart"/>
      <w:r>
        <w:rPr>
          <w:b/>
          <w:bCs/>
          <w:lang w:eastAsia="ja-JP"/>
        </w:rPr>
        <w:t>RxTx</w:t>
      </w:r>
      <w:proofErr w:type="spellEnd"/>
      <w:r>
        <w:rPr>
          <w:b/>
          <w:bCs/>
          <w:lang w:eastAsia="ja-JP"/>
        </w:rPr>
        <w:t xml:space="preserve"> operation of </w:t>
      </w:r>
      <w:r w:rsidRPr="00DD6290">
        <w:rPr>
          <w:b/>
          <w:bCs/>
          <w:lang w:eastAsia="ja-JP"/>
        </w:rPr>
        <w:t>CA_n</w:t>
      </w:r>
      <w:r>
        <w:rPr>
          <w:b/>
          <w:bCs/>
          <w:lang w:eastAsia="ja-JP"/>
        </w:rPr>
        <w:t xml:space="preserve">40A-n41A, </w:t>
      </w:r>
      <w:r w:rsidRPr="00DD6290">
        <w:rPr>
          <w:b/>
          <w:bCs/>
          <w:lang w:eastAsia="ja-JP"/>
        </w:rPr>
        <w:t>adopt the MSD test point</w:t>
      </w:r>
      <w:r>
        <w:rPr>
          <w:b/>
          <w:bCs/>
          <w:lang w:eastAsia="ja-JP"/>
        </w:rPr>
        <w:t>s</w:t>
      </w:r>
      <w:r w:rsidRPr="00DD6290">
        <w:rPr>
          <w:b/>
          <w:bCs/>
          <w:lang w:eastAsia="ja-JP"/>
        </w:rPr>
        <w:t xml:space="preserve"> of</w:t>
      </w:r>
      <w:r>
        <w:rPr>
          <w:b/>
          <w:bCs/>
          <w:lang w:eastAsia="ja-JP"/>
        </w:rPr>
        <w:fldChar w:fldCharType="begin"/>
      </w:r>
      <w:r>
        <w:rPr>
          <w:b/>
          <w:bCs/>
          <w:lang w:eastAsia="ja-JP"/>
        </w:rPr>
        <w:instrText xml:space="preserve"> REF _Ref126862019 \h </w:instrText>
      </w:r>
      <w:r>
        <w:rPr>
          <w:b/>
          <w:bCs/>
          <w:lang w:eastAsia="ja-JP"/>
        </w:rPr>
      </w:r>
      <w:r>
        <w:rPr>
          <w:b/>
          <w:bCs/>
          <w:lang w:eastAsia="ja-JP"/>
        </w:rPr>
        <w:fldChar w:fldCharType="end"/>
      </w:r>
      <w:r>
        <w:rPr>
          <w:b/>
          <w:bCs/>
          <w:lang w:eastAsia="ja-JP"/>
        </w:rPr>
        <w:t xml:space="preserve"> </w:t>
      </w:r>
      <w:r w:rsidR="00CE05FE">
        <w:rPr>
          <w:b/>
          <w:bCs/>
          <w:lang w:eastAsia="ja-JP"/>
        </w:rPr>
        <w:fldChar w:fldCharType="begin"/>
      </w:r>
      <w:r w:rsidR="00CE05FE">
        <w:rPr>
          <w:b/>
          <w:bCs/>
          <w:lang w:eastAsia="ja-JP"/>
        </w:rPr>
        <w:instrText xml:space="preserve"> REF _Ref131521361 \h </w:instrText>
      </w:r>
      <w:r w:rsidR="00CE05FE">
        <w:rPr>
          <w:b/>
          <w:bCs/>
          <w:lang w:eastAsia="ja-JP"/>
        </w:rPr>
      </w:r>
      <w:r w:rsidR="00CE05FE">
        <w:rPr>
          <w:b/>
          <w:bCs/>
          <w:lang w:eastAsia="ja-JP"/>
        </w:rPr>
        <w:fldChar w:fldCharType="separate"/>
      </w:r>
      <w:r w:rsidR="00CE05FE" w:rsidRPr="004B03EA">
        <w:rPr>
          <w:b/>
          <w:bCs/>
        </w:rPr>
        <w:t xml:space="preserve">Table </w:t>
      </w:r>
      <w:r w:rsidR="00CE05FE">
        <w:rPr>
          <w:b/>
          <w:bCs/>
          <w:noProof/>
        </w:rPr>
        <w:t>2</w:t>
      </w:r>
      <w:r w:rsidR="00CE05FE">
        <w:rPr>
          <w:b/>
          <w:bCs/>
          <w:lang w:eastAsia="ja-JP"/>
        </w:rPr>
        <w:fldChar w:fldCharType="end"/>
      </w:r>
      <w:r w:rsidR="00CE05FE">
        <w:rPr>
          <w:b/>
          <w:bCs/>
          <w:lang w:eastAsia="ja-JP"/>
        </w:rPr>
        <w:t xml:space="preserve"> </w:t>
      </w:r>
      <w:r>
        <w:rPr>
          <w:b/>
          <w:bCs/>
          <w:lang w:eastAsia="ja-JP"/>
        </w:rPr>
        <w:t>for PC3 and</w:t>
      </w:r>
      <w:r w:rsidR="00CE05FE">
        <w:rPr>
          <w:b/>
          <w:bCs/>
          <w:lang w:eastAsia="ja-JP"/>
        </w:rPr>
        <w:t xml:space="preserve"> </w:t>
      </w:r>
      <w:r w:rsidR="00CE05FE">
        <w:rPr>
          <w:b/>
          <w:bCs/>
          <w:lang w:eastAsia="ja-JP"/>
        </w:rPr>
        <w:fldChar w:fldCharType="begin"/>
      </w:r>
      <w:r w:rsidR="00CE05FE">
        <w:rPr>
          <w:b/>
          <w:bCs/>
          <w:lang w:eastAsia="ja-JP"/>
        </w:rPr>
        <w:instrText xml:space="preserve"> REF _Ref131521369 \h </w:instrText>
      </w:r>
      <w:r w:rsidR="00CE05FE">
        <w:rPr>
          <w:b/>
          <w:bCs/>
          <w:lang w:eastAsia="ja-JP"/>
        </w:rPr>
      </w:r>
      <w:r w:rsidR="00CE05FE">
        <w:rPr>
          <w:b/>
          <w:bCs/>
          <w:lang w:eastAsia="ja-JP"/>
        </w:rPr>
        <w:fldChar w:fldCharType="separate"/>
      </w:r>
      <w:r w:rsidR="00CE05FE" w:rsidRPr="004B03EA">
        <w:rPr>
          <w:b/>
          <w:bCs/>
        </w:rPr>
        <w:t xml:space="preserve">Table </w:t>
      </w:r>
      <w:r w:rsidR="00CE05FE">
        <w:rPr>
          <w:b/>
          <w:bCs/>
          <w:noProof/>
        </w:rPr>
        <w:t>3</w:t>
      </w:r>
      <w:r w:rsidR="00CE05FE">
        <w:rPr>
          <w:b/>
          <w:bCs/>
          <w:lang w:eastAsia="ja-JP"/>
        </w:rPr>
        <w:fldChar w:fldCharType="end"/>
      </w:r>
      <w:r>
        <w:rPr>
          <w:b/>
          <w:bCs/>
          <w:lang w:eastAsia="ja-JP"/>
        </w:rPr>
        <w:t xml:space="preserve"> for PC2 operation</w:t>
      </w:r>
      <w:r w:rsidR="00A444C6">
        <w:rPr>
          <w:b/>
          <w:bCs/>
          <w:lang w:eastAsia="ja-JP"/>
        </w:rPr>
        <w:t>.</w:t>
      </w:r>
    </w:p>
    <w:p w14:paraId="70AEAACB" w14:textId="67B3D477" w:rsidR="00FF1DA3" w:rsidRDefault="00FF1DA3" w:rsidP="00FF1DA3">
      <w:pPr>
        <w:keepNext/>
        <w:keepLines/>
        <w:spacing w:before="60"/>
        <w:jc w:val="center"/>
        <w:rPr>
          <w:rFonts w:eastAsia="DengXian"/>
          <w:bCs/>
          <w:kern w:val="2"/>
          <w:lang w:val="en-US"/>
        </w:rPr>
      </w:pPr>
      <w:bookmarkStart w:id="14" w:name="_Ref13152136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D74588">
        <w:rPr>
          <w:b/>
          <w:bCs/>
          <w:noProof/>
        </w:rPr>
        <w:t>2</w:t>
      </w:r>
      <w:r w:rsidRPr="004B03EA">
        <w:rPr>
          <w:b/>
          <w:bCs/>
        </w:rPr>
        <w:fldChar w:fldCharType="end"/>
      </w:r>
      <w:bookmarkEnd w:id="14"/>
      <w:r>
        <w:t xml:space="preserve">: PC3 MSD requirements for simultaneous </w:t>
      </w:r>
      <w:proofErr w:type="spellStart"/>
      <w:r>
        <w:t>RxTx</w:t>
      </w:r>
      <w:proofErr w:type="spellEnd"/>
      <w:r>
        <w:t xml:space="preserve"> in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572"/>
        <w:gridCol w:w="2053"/>
      </w:tblGrid>
      <w:tr w:rsidR="00FF1DA3" w:rsidRPr="00F80EB6" w14:paraId="0CC1351C" w14:textId="77777777" w:rsidTr="004D6B74">
        <w:trPr>
          <w:trHeight w:val="49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B161E"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EC7E27"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05E62"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1A2A2"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8C9D6"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FE4B"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F7523"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D9D27"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2A80C"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05CE1F"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FF1DA3" w:rsidRPr="00F80EB6" w14:paraId="64D1578A" w14:textId="77777777" w:rsidTr="004D6B74">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2F56" w14:textId="77777777" w:rsidR="00FF1DA3" w:rsidRPr="00F80EB6" w:rsidRDefault="00FF1DA3" w:rsidP="004D6B74">
            <w:pPr>
              <w:spacing w:after="0"/>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F0FA" w14:textId="77777777" w:rsidR="00FF1DA3" w:rsidRPr="00F80EB6" w:rsidRDefault="00FF1DA3" w:rsidP="004D6B74">
            <w:pPr>
              <w:spacing w:after="0"/>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46EAC"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6C41A"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E10F5"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D55FB"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842E4"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B1452"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7726B"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D4A89" w14:textId="77777777" w:rsidR="00FF1DA3" w:rsidRPr="00F80EB6" w:rsidRDefault="00FF1DA3" w:rsidP="004D6B74">
            <w:pPr>
              <w:spacing w:after="0"/>
              <w:rPr>
                <w:rFonts w:asciiTheme="minorHAnsi" w:hAnsiTheme="minorHAnsi" w:cstheme="minorHAnsi"/>
                <w:color w:val="000000"/>
                <w:sz w:val="18"/>
                <w:szCs w:val="18"/>
              </w:rPr>
            </w:pPr>
          </w:p>
        </w:tc>
      </w:tr>
      <w:tr w:rsidR="00FF1DA3" w:rsidRPr="00F80EB6" w14:paraId="31F59814" w14:textId="77777777" w:rsidTr="004D6B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82704"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DB526"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B2D7A" w14:textId="1A598E00"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23</w:t>
            </w:r>
            <w:r w:rsidR="00CE05FE">
              <w:rPr>
                <w:rFonts w:asciiTheme="minorHAnsi" w:hAnsiTheme="minorHAnsi" w:cstheme="minorHAnsi"/>
                <w:sz w:val="18"/>
                <w:szCs w:val="18"/>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C5D69" w14:textId="6D9AE0DA" w:rsidR="00FF1DA3" w:rsidRPr="00F80EB6" w:rsidRDefault="00CE05FE" w:rsidP="004D6B74">
            <w:pPr>
              <w:spacing w:after="0"/>
              <w:jc w:val="center"/>
              <w:rPr>
                <w:rFonts w:asciiTheme="minorHAnsi" w:hAnsiTheme="minorHAnsi" w:cstheme="minorHAnsi"/>
                <w:sz w:val="18"/>
                <w:szCs w:val="18"/>
              </w:rPr>
            </w:pPr>
            <w:r>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878E9"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34E79" w14:textId="11A82AA1"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w:t>
            </w:r>
            <w:r w:rsidR="00CE05FE">
              <w:rPr>
                <w:rFonts w:asciiTheme="minorHAnsi" w:hAnsiTheme="minorHAnsi" w:cstheme="minorHAnsi"/>
                <w:sz w:val="18"/>
                <w:szCs w:val="18"/>
              </w:rPr>
              <w:t>70</w:t>
            </w:r>
            <w:r w:rsidRPr="00F80EB6">
              <w:rPr>
                <w:rFonts w:asciiTheme="minorHAnsi" w:hAnsiTheme="minorHAnsi" w:cstheme="minorHAnsi"/>
                <w:sz w:val="18"/>
                <w:szCs w:val="18"/>
              </w:rPr>
              <w:t xml:space="preserve">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w:t>
            </w:r>
            <w:r w:rsidR="00CE05FE">
              <w:rPr>
                <w:rFonts w:asciiTheme="minorHAnsi" w:hAnsiTheme="minorHAnsi" w:cstheme="minorHAnsi"/>
                <w:sz w:val="18"/>
                <w:szCs w:val="18"/>
              </w:rPr>
              <w:t>3</w:t>
            </w:r>
            <w:r w:rsidRPr="00F80EB6">
              <w:rPr>
                <w:rFonts w:asciiTheme="minorHAnsi" w:hAnsiTheme="minorHAnsi" w:cstheme="minorHAnsi"/>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64AE6"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45CAD" w14:textId="77777777" w:rsidR="00FF1DA3" w:rsidRPr="00F80EB6" w:rsidRDefault="00FF1DA3"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45441" w14:textId="5F5D8F10" w:rsidR="00FF1DA3" w:rsidRPr="00F80EB6" w:rsidRDefault="00CE05FE" w:rsidP="004D6B74">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25.</w:t>
            </w:r>
            <w:r w:rsidR="007866FA">
              <w:rPr>
                <w:rFonts w:asciiTheme="minorHAnsi" w:hAnsiTheme="minorHAnsi" w:cstheme="minorHAnsi"/>
                <w:color w:val="000000"/>
                <w:sz w:val="18"/>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121AB" w14:textId="77777777" w:rsidR="00FF1DA3" w:rsidRPr="00F80EB6" w:rsidRDefault="00FF1DA3"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FF1DA3" w:rsidRPr="00F80EB6" w14:paraId="29F2CD24" w14:textId="77777777" w:rsidTr="004D6B74">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813E1" w14:textId="77777777" w:rsidR="00FF1DA3" w:rsidRPr="00F80EB6" w:rsidRDefault="00FF1DA3" w:rsidP="00CE05FE">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F65B2" w14:textId="77777777" w:rsidR="00FF1DA3" w:rsidRPr="00F80EB6" w:rsidRDefault="00FF1DA3" w:rsidP="00CE05FE">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6D3807" w14:textId="77777777" w:rsidR="00FF1DA3" w:rsidRPr="00F80EB6" w:rsidRDefault="00FF1DA3" w:rsidP="00CE05FE">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B40A2" w14:textId="77777777" w:rsidR="00FF1DA3" w:rsidRPr="00F80EB6" w:rsidRDefault="00FF1DA3" w:rsidP="00CE05FE">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4365" w14:textId="77777777" w:rsidR="00FF1DA3" w:rsidRPr="00F80EB6" w:rsidRDefault="00FF1DA3" w:rsidP="00CE05FE">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54A8A" w14:textId="77777777" w:rsidR="00FF1DA3" w:rsidRPr="00F80EB6" w:rsidRDefault="00FF1DA3" w:rsidP="00CE05FE">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96999" w14:textId="77777777" w:rsidR="00FF1DA3" w:rsidRPr="00F80EB6" w:rsidRDefault="00FF1DA3" w:rsidP="00CE05FE">
            <w:pPr>
              <w:spacing w:after="0"/>
              <w:jc w:val="center"/>
              <w:rPr>
                <w:rFonts w:asciiTheme="minorHAnsi" w:hAnsiTheme="minorHAnsi" w:cstheme="minorHAnsi"/>
                <w:sz w:val="18"/>
                <w:szCs w:val="18"/>
              </w:rPr>
            </w:pPr>
            <w:r w:rsidRPr="00F80EB6">
              <w:rPr>
                <w:rFonts w:asciiTheme="minorHAnsi" w:hAnsiTheme="minorHAnsi" w:cstheme="minorHAnsi"/>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4E7C7" w14:textId="77777777" w:rsidR="00FF1DA3" w:rsidRPr="00F80EB6" w:rsidRDefault="00FF1DA3" w:rsidP="00CE05FE">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C84EC" w14:textId="77777777" w:rsidR="00FF1DA3" w:rsidRPr="00F80EB6" w:rsidRDefault="00FF1DA3" w:rsidP="00CE05FE">
            <w:pPr>
              <w:spacing w:after="0"/>
              <w:rPr>
                <w:rFonts w:asciiTheme="minorHAnsi" w:hAnsiTheme="minorHAnsi" w:cstheme="minorHAnsi"/>
                <w:color w:val="000000"/>
                <w:sz w:val="18"/>
                <w:szCs w:val="18"/>
              </w:rPr>
            </w:pPr>
            <w:r>
              <w:rPr>
                <w:rFonts w:asciiTheme="minorHAnsi" w:hAnsiTheme="minorHAnsi" w:cstheme="minorHAnsi"/>
                <w:color w:val="000000"/>
                <w:sz w:val="18"/>
                <w:szCs w:val="18"/>
              </w:rPr>
              <w:t>32.4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44474" w14:textId="77777777" w:rsidR="00FF1DA3" w:rsidRPr="00F80EB6" w:rsidRDefault="00FF1DA3" w:rsidP="00CE05FE">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p w14:paraId="74B5BCD1" w14:textId="77777777" w:rsidR="00157EA1" w:rsidRDefault="00157EA1" w:rsidP="00157EA1">
      <w:pPr>
        <w:keepNext/>
        <w:keepLines/>
        <w:spacing w:before="60"/>
        <w:jc w:val="center"/>
        <w:rPr>
          <w:rFonts w:eastAsia="DengXian"/>
          <w:bCs/>
          <w:kern w:val="2"/>
          <w:lang w:val="en-US"/>
        </w:rPr>
      </w:pPr>
      <w:bookmarkStart w:id="15" w:name="_Ref131521369"/>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3</w:t>
      </w:r>
      <w:r w:rsidRPr="004B03EA">
        <w:rPr>
          <w:b/>
          <w:bCs/>
        </w:rPr>
        <w:fldChar w:fldCharType="end"/>
      </w:r>
      <w:r>
        <w:t xml:space="preserve">: PC2 MSD requirements for simultaneous </w:t>
      </w:r>
      <w:proofErr w:type="spellStart"/>
      <w:r>
        <w:t>RxTx</w:t>
      </w:r>
      <w:proofErr w:type="spellEnd"/>
      <w:r>
        <w:t xml:space="preserve"> in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572"/>
        <w:gridCol w:w="2053"/>
      </w:tblGrid>
      <w:tr w:rsidR="00157EA1" w:rsidRPr="00F80EB6" w14:paraId="19EA401D" w14:textId="77777777" w:rsidTr="00943092">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198B65"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058A12"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E8910"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D1150"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E167C"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16684"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6BD22"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27966"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12CC"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7606A9"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157EA1" w:rsidRPr="00F80EB6" w14:paraId="1DB9898A" w14:textId="77777777" w:rsidTr="00943092">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A4D49" w14:textId="77777777" w:rsidR="00157EA1" w:rsidRPr="00F80EB6" w:rsidRDefault="00157EA1" w:rsidP="00943092">
            <w:pPr>
              <w:spacing w:after="0"/>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BE91" w14:textId="77777777" w:rsidR="00157EA1" w:rsidRPr="00F80EB6" w:rsidRDefault="00157EA1" w:rsidP="00943092">
            <w:pPr>
              <w:spacing w:after="0"/>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927A5F"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D631B"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FF66C"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D717D"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7A39A"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C0097"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FA327" w14:textId="77777777" w:rsidR="00157EA1" w:rsidRPr="00F80EB6" w:rsidRDefault="00157EA1"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30A93" w14:textId="77777777" w:rsidR="00157EA1" w:rsidRPr="00F80EB6" w:rsidRDefault="00157EA1" w:rsidP="00943092">
            <w:pPr>
              <w:spacing w:after="0"/>
              <w:rPr>
                <w:rFonts w:asciiTheme="minorHAnsi" w:hAnsiTheme="minorHAnsi" w:cstheme="minorHAnsi"/>
                <w:b/>
                <w:bCs/>
                <w:color w:val="000000"/>
                <w:sz w:val="18"/>
                <w:szCs w:val="18"/>
              </w:rPr>
            </w:pPr>
          </w:p>
        </w:tc>
      </w:tr>
      <w:tr w:rsidR="00157EA1" w:rsidRPr="00F80EB6" w14:paraId="5029E9D5" w14:textId="77777777" w:rsidTr="0094309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DE2854" w14:textId="77777777" w:rsidR="00157EA1" w:rsidRPr="00F80EB6"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E1D5E" w14:textId="77777777" w:rsidR="00157EA1" w:rsidRPr="00F80EB6"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798CEC" w14:textId="77777777" w:rsidR="00157EA1" w:rsidRPr="00F80EB6" w:rsidRDefault="00157EA1" w:rsidP="00943092">
            <w:pPr>
              <w:spacing w:after="0"/>
              <w:jc w:val="center"/>
              <w:rPr>
                <w:rFonts w:asciiTheme="minorHAnsi" w:hAnsiTheme="minorHAnsi" w:cstheme="minorHAnsi"/>
                <w:sz w:val="18"/>
                <w:szCs w:val="18"/>
              </w:rPr>
            </w:pPr>
            <w:r>
              <w:rPr>
                <w:rFonts w:asciiTheme="minorHAnsi" w:hAnsiTheme="minorHAnsi" w:cstheme="minorHAnsi"/>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FF142" w14:textId="77777777" w:rsidR="00157EA1" w:rsidRPr="00F80EB6" w:rsidRDefault="00157EA1" w:rsidP="00943092">
            <w:pPr>
              <w:spacing w:after="0"/>
              <w:jc w:val="center"/>
              <w:rPr>
                <w:rFonts w:asciiTheme="minorHAnsi" w:hAnsiTheme="minorHAnsi" w:cstheme="minorHAnsi"/>
                <w:sz w:val="18"/>
                <w:szCs w:val="18"/>
              </w:rPr>
            </w:pPr>
            <w:r>
              <w:rPr>
                <w:rFonts w:asciiTheme="minorHAnsi" w:hAnsiTheme="minorHAnsi" w:cstheme="minorHAnsi"/>
                <w:sz w:val="18"/>
                <w:szCs w:val="18"/>
              </w:rPr>
              <w:t>10</w:t>
            </w:r>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73B4F" w14:textId="77777777" w:rsidR="00157EA1" w:rsidRPr="00F80EB6"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B175D" w14:textId="77777777" w:rsidR="00157EA1" w:rsidRPr="00F80EB6"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2</w:t>
            </w:r>
            <w:r>
              <w:rPr>
                <w:rFonts w:asciiTheme="minorHAnsi" w:hAnsiTheme="minorHAnsi" w:cstheme="minorHAnsi"/>
                <w:sz w:val="18"/>
                <w:szCs w:val="18"/>
              </w:rPr>
              <w:t>70</w:t>
            </w:r>
            <w:r w:rsidRPr="00F80EB6">
              <w:rPr>
                <w:rFonts w:asciiTheme="minorHAnsi" w:hAnsiTheme="minorHAnsi" w:cstheme="minorHAnsi"/>
                <w:sz w:val="18"/>
                <w:szCs w:val="18"/>
              </w:rPr>
              <w:t xml:space="preserve">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w:t>
            </w:r>
            <w:r>
              <w:rPr>
                <w:rFonts w:asciiTheme="minorHAnsi" w:hAnsiTheme="minorHAnsi" w:cstheme="minorHAnsi"/>
                <w:sz w:val="18"/>
                <w:szCs w:val="18"/>
              </w:rPr>
              <w:t>3</w:t>
            </w:r>
            <w:r w:rsidRPr="00F80EB6">
              <w:rPr>
                <w:rFonts w:asciiTheme="minorHAnsi" w:hAnsiTheme="minorHAnsi" w:cstheme="minorHAnsi"/>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C14E4" w14:textId="77777777" w:rsidR="00157EA1" w:rsidRPr="00F80EB6"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2A3AF5" w14:textId="77777777" w:rsidR="00157EA1" w:rsidRPr="00F80EB6" w:rsidRDefault="00157EA1"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49176" w14:textId="57513F7E" w:rsidR="00157EA1" w:rsidRPr="00F80EB6" w:rsidRDefault="00157EA1" w:rsidP="00943092">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28.</w:t>
            </w:r>
            <w:r w:rsidR="007866FA">
              <w:rPr>
                <w:rFonts w:asciiTheme="minorHAnsi" w:hAnsiTheme="minorHAnsi" w:cstheme="minorHAnsi"/>
                <w:color w:val="000000"/>
                <w:sz w:val="18"/>
                <w:szCs w:val="18"/>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D2825" w14:textId="77777777" w:rsidR="00157EA1" w:rsidRPr="00F80EB6" w:rsidRDefault="00157EA1"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157EA1" w:rsidRPr="00F80EB6" w14:paraId="27298475" w14:textId="77777777" w:rsidTr="0094309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C7AC6" w14:textId="77777777" w:rsidR="00157EA1" w:rsidRPr="00F80EB6"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EFB6F" w14:textId="77777777" w:rsidR="00157EA1" w:rsidRPr="00F80EB6"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0B4C2" w14:textId="77777777" w:rsidR="00157EA1"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p w14:paraId="4D232B60" w14:textId="77777777" w:rsidR="00157EA1" w:rsidRPr="00F80EB6" w:rsidRDefault="00157EA1" w:rsidP="00943092">
            <w:pPr>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3E4DB" w14:textId="77777777" w:rsidR="00157EA1" w:rsidRPr="00F80EB6"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F9461" w14:textId="77777777" w:rsidR="00157EA1" w:rsidRPr="00F80EB6"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C1985" w14:textId="77777777" w:rsidR="00157EA1" w:rsidRPr="00F80EB6"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BB359" w14:textId="77777777" w:rsidR="00157EA1" w:rsidRPr="00F80EB6" w:rsidRDefault="00157EA1"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C215D" w14:textId="77777777" w:rsidR="00157EA1" w:rsidRPr="00F80EB6" w:rsidRDefault="00157EA1"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8EA4B" w14:textId="77777777" w:rsidR="00157EA1" w:rsidRPr="00F80EB6" w:rsidRDefault="00157EA1" w:rsidP="00943092">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35.5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0FC3C" w14:textId="77777777" w:rsidR="00157EA1" w:rsidRPr="00F80EB6" w:rsidRDefault="00157EA1"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p w14:paraId="0F3CF148" w14:textId="5CCAB555" w:rsidR="00157EA1" w:rsidRPr="00216078" w:rsidRDefault="00157EA1" w:rsidP="00157EA1">
      <w:pPr>
        <w:pStyle w:val="Heading2"/>
        <w:rPr>
          <w:lang w:val="en-US" w:eastAsia="zh-CN"/>
        </w:rPr>
      </w:pPr>
      <w:r>
        <w:rPr>
          <w:lang w:eastAsia="ja-JP"/>
        </w:rPr>
        <w:lastRenderedPageBreak/>
        <w:t xml:space="preserve">2.2 </w:t>
      </w:r>
      <w:r>
        <w:rPr>
          <w:lang w:val="en-US" w:eastAsia="zh-CN"/>
        </w:rPr>
        <w:t>SUL_n</w:t>
      </w:r>
      <w:r w:rsidR="009742CE">
        <w:rPr>
          <w:lang w:val="en-US" w:eastAsia="zh-CN"/>
        </w:rPr>
        <w:t>41</w:t>
      </w:r>
      <w:r>
        <w:rPr>
          <w:lang w:val="en-US" w:eastAsia="zh-CN"/>
        </w:rPr>
        <w:t>-n</w:t>
      </w:r>
      <w:r w:rsidR="009742CE">
        <w:rPr>
          <w:lang w:val="en-US" w:eastAsia="zh-CN"/>
        </w:rPr>
        <w:t>97</w:t>
      </w:r>
    </w:p>
    <w:p w14:paraId="28920799" w14:textId="4801072D" w:rsidR="00157EA1" w:rsidRPr="009742CE" w:rsidRDefault="009742CE" w:rsidP="00157EA1">
      <w:pPr>
        <w:keepNext/>
        <w:keepLines/>
        <w:spacing w:after="0"/>
      </w:pPr>
      <w:r>
        <w:t xml:space="preserve">Based on observation 1, </w:t>
      </w:r>
      <w:r w:rsidR="00940F3B">
        <w:t xml:space="preserve">Proposal 2 is a </w:t>
      </w:r>
      <w:r>
        <w:t>re-submi</w:t>
      </w:r>
      <w:r w:rsidR="00940F3B">
        <w:t>ssion of</w:t>
      </w:r>
      <w:r>
        <w:t xml:space="preserve"> our previous MSD analysis [3].</w:t>
      </w:r>
      <w:r w:rsidR="007866FA">
        <w:t xml:space="preserve"> A correction due to 0.1dB rounding is proposed for the MSD of band n41 at 10MHz CBW.</w:t>
      </w:r>
    </w:p>
    <w:p w14:paraId="42F21B29" w14:textId="77777777" w:rsidR="009742CE" w:rsidRDefault="009742CE" w:rsidP="00157EA1">
      <w:pPr>
        <w:keepNext/>
        <w:keepLines/>
        <w:spacing w:after="0"/>
        <w:rPr>
          <w:b/>
          <w:bCs/>
        </w:rPr>
      </w:pPr>
    </w:p>
    <w:p w14:paraId="328851E5" w14:textId="6EA3D0C7" w:rsidR="009742CE" w:rsidRDefault="009742CE" w:rsidP="009742CE">
      <w:pPr>
        <w:spacing w:after="120"/>
        <w:jc w:val="both"/>
        <w:rPr>
          <w:b/>
          <w:bCs/>
          <w:lang w:eastAsia="ja-JP"/>
        </w:rPr>
      </w:pPr>
      <w:r w:rsidRPr="00DD6290">
        <w:rPr>
          <w:b/>
          <w:bCs/>
          <w:lang w:eastAsia="ja-JP"/>
        </w:rPr>
        <w:t xml:space="preserve">Proposal </w:t>
      </w:r>
      <w:r>
        <w:rPr>
          <w:b/>
          <w:bCs/>
          <w:lang w:eastAsia="ja-JP"/>
        </w:rPr>
        <w:t>2</w:t>
      </w:r>
      <w:r w:rsidRPr="00DD6290">
        <w:rPr>
          <w:b/>
          <w:bCs/>
          <w:lang w:eastAsia="ja-JP"/>
        </w:rPr>
        <w:t xml:space="preserve">: For </w:t>
      </w:r>
      <w:r>
        <w:rPr>
          <w:b/>
          <w:bCs/>
          <w:lang w:eastAsia="ja-JP"/>
        </w:rPr>
        <w:t>SUL</w:t>
      </w:r>
      <w:r w:rsidRPr="00DD6290">
        <w:rPr>
          <w:b/>
          <w:bCs/>
          <w:lang w:eastAsia="ja-JP"/>
        </w:rPr>
        <w:t>_n</w:t>
      </w:r>
      <w:r>
        <w:rPr>
          <w:b/>
          <w:bCs/>
          <w:lang w:eastAsia="ja-JP"/>
        </w:rPr>
        <w:t xml:space="preserve">41A-n97A, </w:t>
      </w:r>
      <w:r w:rsidRPr="00DD6290">
        <w:rPr>
          <w:b/>
          <w:bCs/>
          <w:lang w:eastAsia="ja-JP"/>
        </w:rPr>
        <w:t>adopt the MSD test point</w:t>
      </w:r>
      <w:r>
        <w:rPr>
          <w:b/>
          <w:bCs/>
          <w:lang w:eastAsia="ja-JP"/>
        </w:rPr>
        <w:t>s of</w:t>
      </w:r>
      <w:r w:rsidRPr="00DD6290">
        <w:rPr>
          <w:b/>
          <w:bCs/>
          <w:lang w:eastAsia="ja-JP"/>
        </w:rPr>
        <w:t xml:space="preserve"> </w:t>
      </w:r>
      <w:r>
        <w:rPr>
          <w:b/>
          <w:bCs/>
          <w:lang w:eastAsia="ja-JP"/>
        </w:rPr>
        <w:fldChar w:fldCharType="begin"/>
      </w:r>
      <w:r>
        <w:rPr>
          <w:b/>
          <w:bCs/>
          <w:lang w:eastAsia="ja-JP"/>
        </w:rPr>
        <w:instrText xml:space="preserve"> REF _Ref127290310 \h </w:instrText>
      </w:r>
      <w:r>
        <w:rPr>
          <w:b/>
          <w:bCs/>
          <w:lang w:eastAsia="ja-JP"/>
        </w:rPr>
      </w:r>
      <w:r>
        <w:rPr>
          <w:b/>
          <w:bCs/>
          <w:lang w:eastAsia="ja-JP"/>
        </w:rPr>
        <w:fldChar w:fldCharType="separate"/>
      </w:r>
      <w:r w:rsidRPr="004B03EA">
        <w:rPr>
          <w:b/>
          <w:bCs/>
        </w:rPr>
        <w:t xml:space="preserve">Table </w:t>
      </w:r>
      <w:r>
        <w:rPr>
          <w:b/>
          <w:bCs/>
          <w:noProof/>
        </w:rPr>
        <w:t>4</w:t>
      </w:r>
      <w:r>
        <w:rPr>
          <w:b/>
          <w:bCs/>
          <w:lang w:eastAsia="ja-JP"/>
        </w:rPr>
        <w:fldChar w:fldCharType="end"/>
      </w:r>
      <w:r>
        <w:rPr>
          <w:b/>
          <w:bCs/>
          <w:lang w:eastAsia="ja-JP"/>
        </w:rPr>
        <w:t xml:space="preserve"> for PC3 operation.</w:t>
      </w:r>
    </w:p>
    <w:p w14:paraId="32BA93D6" w14:textId="7827FA8F" w:rsidR="009742CE" w:rsidRDefault="009742CE" w:rsidP="009742CE">
      <w:pPr>
        <w:keepNext/>
        <w:keepLines/>
        <w:spacing w:before="60" w:after="120"/>
        <w:jc w:val="center"/>
        <w:rPr>
          <w:rFonts w:eastAsia="DengXian"/>
          <w:bCs/>
          <w:kern w:val="2"/>
          <w:lang w:val="en-US"/>
        </w:rPr>
      </w:pPr>
      <w:bookmarkStart w:id="16" w:name="_Ref127290310"/>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4</w:t>
      </w:r>
      <w:r w:rsidRPr="004B03EA">
        <w:rPr>
          <w:b/>
          <w:bCs/>
        </w:rPr>
        <w:fldChar w:fldCharType="end"/>
      </w:r>
      <w:bookmarkEnd w:id="16"/>
      <w:r>
        <w:t>: PC3 MSD requirements for SUL_n41A-n97A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1"/>
        <w:gridCol w:w="671"/>
        <w:gridCol w:w="709"/>
        <w:gridCol w:w="1223"/>
        <w:gridCol w:w="1421"/>
        <w:gridCol w:w="671"/>
        <w:gridCol w:w="705"/>
        <w:gridCol w:w="572"/>
        <w:gridCol w:w="2073"/>
      </w:tblGrid>
      <w:tr w:rsidR="009742CE" w:rsidRPr="00F80EB6" w14:paraId="18660A72" w14:textId="77777777" w:rsidTr="00943092">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C643D2"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4A947"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EE868"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68890"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F1A6"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05887"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10A1B"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DB090"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B3671"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445462"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9742CE" w:rsidRPr="00F80EB6" w14:paraId="029FACC2" w14:textId="77777777" w:rsidTr="00943092">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B7EE6" w14:textId="77777777" w:rsidR="009742CE" w:rsidRPr="00F80EB6" w:rsidRDefault="009742CE" w:rsidP="00943092">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FFBF8" w14:textId="77777777" w:rsidR="009742CE" w:rsidRPr="00F80EB6" w:rsidRDefault="009742CE" w:rsidP="00943092">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23EB2"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C1832"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8EE5C"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D221A"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21C0"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5A893"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109E8" w14:textId="77777777" w:rsidR="009742CE" w:rsidRPr="00F80EB6" w:rsidRDefault="009742CE"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08E2" w14:textId="77777777" w:rsidR="009742CE" w:rsidRPr="00F80EB6" w:rsidRDefault="009742CE" w:rsidP="00943092">
            <w:pPr>
              <w:spacing w:after="0"/>
              <w:jc w:val="center"/>
              <w:rPr>
                <w:rFonts w:asciiTheme="minorHAnsi" w:hAnsiTheme="minorHAnsi" w:cstheme="minorHAnsi"/>
                <w:b/>
                <w:bCs/>
                <w:color w:val="000000"/>
                <w:sz w:val="18"/>
                <w:szCs w:val="18"/>
              </w:rPr>
            </w:pPr>
          </w:p>
        </w:tc>
      </w:tr>
      <w:tr w:rsidR="009742CE" w:rsidRPr="00F80EB6" w14:paraId="0247302C" w14:textId="77777777" w:rsidTr="0094309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B33C1C" w14:textId="77777777" w:rsidR="009742CE" w:rsidRPr="00F80EB6" w:rsidRDefault="009742CE"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97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5C966" w14:textId="77777777" w:rsidR="009742CE" w:rsidRPr="00AC4D30" w:rsidRDefault="009742CE"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DC4CFB" w14:textId="77777777" w:rsidR="009742CE" w:rsidRPr="00AC4D30" w:rsidRDefault="009742CE"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822DFE" w14:textId="77777777" w:rsidR="009742CE" w:rsidRPr="00AC4D30" w:rsidRDefault="009742CE"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B705F" w14:textId="77777777" w:rsidR="009742CE" w:rsidRPr="00AC4D30" w:rsidRDefault="009742CE"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82B32B" w14:textId="77777777" w:rsidR="009742CE" w:rsidRPr="00AC4D30" w:rsidRDefault="009742CE"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270 (</w:t>
            </w:r>
            <w:proofErr w:type="spellStart"/>
            <w:r w:rsidRPr="00AC4D30">
              <w:rPr>
                <w:rFonts w:asciiTheme="minorHAnsi" w:hAnsiTheme="minorHAnsi" w:cstheme="minorHAnsi"/>
                <w:color w:val="000000"/>
                <w:sz w:val="18"/>
                <w:szCs w:val="18"/>
              </w:rPr>
              <w:t>RB</w:t>
            </w:r>
            <w:r w:rsidRPr="00AC4D30">
              <w:rPr>
                <w:rFonts w:asciiTheme="minorHAnsi" w:hAnsiTheme="minorHAnsi" w:cstheme="minorHAnsi"/>
                <w:color w:val="000000"/>
                <w:sz w:val="18"/>
                <w:szCs w:val="18"/>
                <w:vertAlign w:val="subscript"/>
              </w:rPr>
              <w:t>start</w:t>
            </w:r>
            <w:proofErr w:type="spellEnd"/>
            <w:r w:rsidRPr="00AC4D30">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05D79" w14:textId="77777777" w:rsidR="009742CE" w:rsidRPr="00AC4D30" w:rsidRDefault="009742CE"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250</w:t>
            </w:r>
            <w:r>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ED788" w14:textId="77777777" w:rsidR="009742CE" w:rsidRPr="00AC4D30" w:rsidRDefault="009742CE"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F3786" w14:textId="3A529553" w:rsidR="009742CE" w:rsidRPr="00F80EB6" w:rsidRDefault="009742CE" w:rsidP="00943092">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25.</w:t>
            </w:r>
            <w:r w:rsidR="007866FA">
              <w:rPr>
                <w:rFonts w:asciiTheme="minorHAnsi" w:hAnsiTheme="minorHAnsi" w:cstheme="minorHAnsi"/>
                <w:color w:val="000000"/>
                <w:sz w:val="18"/>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1F595" w14:textId="77777777" w:rsidR="009742CE" w:rsidRPr="00F80EB6" w:rsidRDefault="009742CE"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9742CE" w:rsidRPr="00F80EB6" w14:paraId="1579FA5C" w14:textId="77777777" w:rsidTr="0094309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0FAFB3" w14:textId="77777777" w:rsidR="009742CE" w:rsidRPr="00F80EB6" w:rsidRDefault="009742CE"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97</w:t>
            </w:r>
          </w:p>
        </w:tc>
        <w:tc>
          <w:tcPr>
            <w:tcW w:w="0" w:type="auto"/>
            <w:tcBorders>
              <w:top w:val="single" w:sz="4" w:space="0" w:color="auto"/>
              <w:left w:val="single" w:sz="4" w:space="0" w:color="auto"/>
              <w:bottom w:val="single" w:sz="4" w:space="0" w:color="auto"/>
              <w:right w:val="single" w:sz="4" w:space="0" w:color="auto"/>
            </w:tcBorders>
            <w:vAlign w:val="center"/>
          </w:tcPr>
          <w:p w14:paraId="74D423D8" w14:textId="77777777" w:rsidR="009742CE" w:rsidRPr="00AC4D30" w:rsidRDefault="009742CE"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097000B0" w14:textId="77777777" w:rsidR="009742CE" w:rsidRPr="00AC4D30" w:rsidRDefault="009742CE"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8D72626" w14:textId="77777777" w:rsidR="009742CE" w:rsidRPr="00AC4D30" w:rsidRDefault="009742CE"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60DF3AD9" w14:textId="77777777" w:rsidR="009742CE" w:rsidRPr="00AC4D30" w:rsidRDefault="009742CE"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EE175C3" w14:textId="77777777" w:rsidR="009742CE" w:rsidRPr="00AC4D30" w:rsidRDefault="009742CE"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270 (</w:t>
            </w:r>
            <w:proofErr w:type="spellStart"/>
            <w:r w:rsidRPr="00AC4D30">
              <w:rPr>
                <w:rFonts w:asciiTheme="minorHAnsi" w:hAnsiTheme="minorHAnsi" w:cstheme="minorHAnsi"/>
                <w:color w:val="000000"/>
                <w:sz w:val="18"/>
                <w:szCs w:val="18"/>
              </w:rPr>
              <w:t>RB</w:t>
            </w:r>
            <w:r w:rsidRPr="00AC4D30">
              <w:rPr>
                <w:rFonts w:asciiTheme="minorHAnsi" w:hAnsiTheme="minorHAnsi" w:cstheme="minorHAnsi"/>
                <w:color w:val="000000"/>
                <w:sz w:val="18"/>
                <w:szCs w:val="18"/>
                <w:vertAlign w:val="subscript"/>
              </w:rPr>
              <w:t>start</w:t>
            </w:r>
            <w:proofErr w:type="spellEnd"/>
            <w:r w:rsidRPr="00AC4D30">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A6FBF5C" w14:textId="77777777" w:rsidR="009742CE" w:rsidRPr="00AC4D30" w:rsidRDefault="009742CE"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25</w:t>
            </w:r>
            <w:r>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0C0D20A4" w14:textId="77777777" w:rsidR="009742CE" w:rsidRPr="00AC4D30" w:rsidRDefault="009742CE"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w:t>
            </w:r>
            <w:r>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A9DC7D" w14:textId="77777777" w:rsidR="009742CE" w:rsidRDefault="009742CE" w:rsidP="00943092">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057C87FF" w14:textId="77777777" w:rsidR="009742CE" w:rsidRPr="00F80EB6" w:rsidRDefault="009742CE"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bookmarkEnd w:id="15"/>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EE88D27" w14:textId="7607BCE6" w:rsidR="003B6D0B" w:rsidRDefault="007F54FB" w:rsidP="009106B2">
      <w:pPr>
        <w:spacing w:after="120"/>
        <w:jc w:val="both"/>
      </w:pPr>
      <w:r>
        <w:t>This contribution</w:t>
      </w:r>
      <w:r w:rsidR="003B6D0B">
        <w:t xml:space="preserve"> </w:t>
      </w:r>
      <w:r w:rsidR="00813D4B">
        <w:t xml:space="preserve">presents </w:t>
      </w:r>
      <w:r w:rsidR="00A0060A">
        <w:t xml:space="preserve">PA </w:t>
      </w:r>
      <w:r w:rsidR="00FF1DA3">
        <w:t>interference</w:t>
      </w:r>
      <w:r w:rsidR="00460077">
        <w:t xml:space="preserve"> measurement</w:t>
      </w:r>
      <w:r w:rsidR="00FF1DA3">
        <w:t>s</w:t>
      </w:r>
      <w:r w:rsidR="00460077">
        <w:t xml:space="preserve"> to evaluate the CA_n</w:t>
      </w:r>
      <w:r w:rsidR="00297A1B">
        <w:t>40</w:t>
      </w:r>
      <w:r w:rsidR="00CF409C">
        <w:t>A</w:t>
      </w:r>
      <w:r w:rsidR="00297A1B">
        <w:t>-n41A</w:t>
      </w:r>
      <w:r w:rsidR="00460077">
        <w:t xml:space="preserve"> </w:t>
      </w:r>
      <w:r w:rsidR="00297A1B">
        <w:t xml:space="preserve">cross band isolation </w:t>
      </w:r>
      <w:r w:rsidR="00460077">
        <w:t>MSD</w:t>
      </w:r>
      <w:r w:rsidR="00297A1B">
        <w:t xml:space="preserve"> of band n40 and band n41</w:t>
      </w:r>
      <w:r w:rsidR="00813D4B">
        <w:t>,</w:t>
      </w:r>
      <w:r w:rsidR="00297A1B">
        <w:t xml:space="preserve"> for simultaneous </w:t>
      </w:r>
      <w:proofErr w:type="spellStart"/>
      <w:r w:rsidR="00297A1B">
        <w:t>RxTx</w:t>
      </w:r>
      <w:proofErr w:type="spellEnd"/>
      <w:r w:rsidR="00297A1B">
        <w:t xml:space="preserve"> operation</w:t>
      </w:r>
      <w:r w:rsidR="00FF1DA3">
        <w:t xml:space="preserve"> </w:t>
      </w:r>
      <w:r w:rsidR="00A0060A">
        <w:t xml:space="preserve">and </w:t>
      </w:r>
      <w:r w:rsidR="00FF1DA3">
        <w:t>for both PC2 and PC3</w:t>
      </w:r>
      <w:r w:rsidR="00297A1B">
        <w:t>. The band n40 MSD is higher than that of band n41</w:t>
      </w:r>
      <w:r w:rsidR="007625CF">
        <w:t>,</w:t>
      </w:r>
      <w:r w:rsidR="00297A1B">
        <w:t xml:space="preserve"> since the band n41 Tx SAW filter provide</w:t>
      </w:r>
      <w:r w:rsidR="00AA125B">
        <w:t>s a lower</w:t>
      </w:r>
      <w:r w:rsidR="00297A1B">
        <w:t xml:space="preserve"> level of rejection than that of the band n40</w:t>
      </w:r>
      <w:r w:rsidR="00AA125B">
        <w:t xml:space="preserve"> SAW filter</w:t>
      </w:r>
      <w:r w:rsidR="004B462E">
        <w:t>.</w:t>
      </w:r>
      <w:r w:rsidR="009742CE">
        <w:t xml:space="preserve"> We also observe that MSD test points for CA_n40-n41 simultaneous </w:t>
      </w:r>
      <w:proofErr w:type="spellStart"/>
      <w:r w:rsidR="009742CE">
        <w:t>RxTx</w:t>
      </w:r>
      <w:proofErr w:type="spellEnd"/>
      <w:r w:rsidR="009742CE">
        <w:t xml:space="preserve"> may be aligned with that of SUL_n41_n97 and we re-submit the SUL_n41-n97 MSD based on previous proposal </w:t>
      </w:r>
      <w:r w:rsidR="007866FA">
        <w:t>of [3].</w:t>
      </w:r>
    </w:p>
    <w:p w14:paraId="26BCE07B" w14:textId="77777777" w:rsidR="007866FA" w:rsidRPr="009742CE" w:rsidRDefault="007866FA" w:rsidP="007866FA">
      <w:pPr>
        <w:spacing w:after="0"/>
        <w:jc w:val="both"/>
        <w:rPr>
          <w:b/>
          <w:bCs/>
          <w:lang w:eastAsia="ja-JP"/>
        </w:rPr>
      </w:pPr>
      <w:r w:rsidRPr="009742CE">
        <w:rPr>
          <w:b/>
          <w:bCs/>
          <w:lang w:eastAsia="ja-JP"/>
        </w:rPr>
        <w:t xml:space="preserve">Observation 1: The MSD test points for </w:t>
      </w:r>
      <w:r>
        <w:rPr>
          <w:b/>
          <w:bCs/>
          <w:lang w:eastAsia="ja-JP"/>
        </w:rPr>
        <w:t xml:space="preserve">SUL_n41-n97 may be aligned with the test points for </w:t>
      </w:r>
      <w:r w:rsidRPr="009742CE">
        <w:rPr>
          <w:b/>
          <w:bCs/>
          <w:lang w:eastAsia="ja-JP"/>
        </w:rPr>
        <w:t>CA_n40-n41</w:t>
      </w:r>
      <w:r>
        <w:rPr>
          <w:b/>
          <w:bCs/>
          <w:lang w:eastAsia="ja-JP"/>
        </w:rPr>
        <w:t xml:space="preserve"> [1]</w:t>
      </w:r>
      <w:r w:rsidRPr="009742CE">
        <w:rPr>
          <w:b/>
          <w:bCs/>
          <w:lang w:eastAsia="ja-JP"/>
        </w:rPr>
        <w:t>.</w:t>
      </w:r>
    </w:p>
    <w:p w14:paraId="60FE0D9E" w14:textId="77777777" w:rsidR="007866FA" w:rsidRDefault="007866FA" w:rsidP="00B95BD7">
      <w:pPr>
        <w:jc w:val="both"/>
        <w:rPr>
          <w:b/>
          <w:bCs/>
          <w:lang w:eastAsia="ja-JP"/>
        </w:rPr>
      </w:pPr>
    </w:p>
    <w:p w14:paraId="69D2B2CC" w14:textId="79342861" w:rsidR="00B95BD7" w:rsidRPr="00DD6290" w:rsidRDefault="00B95BD7" w:rsidP="00B95BD7">
      <w:pPr>
        <w:jc w:val="both"/>
        <w:rPr>
          <w:b/>
          <w:bCs/>
          <w:lang w:eastAsia="ja-JP"/>
        </w:rPr>
      </w:pPr>
      <w:r w:rsidRPr="00DD6290">
        <w:rPr>
          <w:b/>
          <w:bCs/>
          <w:lang w:eastAsia="ja-JP"/>
        </w:rPr>
        <w:t xml:space="preserve">Proposal </w:t>
      </w:r>
      <w:r>
        <w:rPr>
          <w:b/>
          <w:bCs/>
          <w:lang w:eastAsia="ja-JP"/>
        </w:rPr>
        <w:t>1</w:t>
      </w:r>
      <w:r w:rsidRPr="00DD6290">
        <w:rPr>
          <w:b/>
          <w:bCs/>
          <w:lang w:eastAsia="ja-JP"/>
        </w:rPr>
        <w:t xml:space="preserve">: For </w:t>
      </w:r>
      <w:r>
        <w:rPr>
          <w:b/>
          <w:bCs/>
          <w:lang w:eastAsia="ja-JP"/>
        </w:rPr>
        <w:t xml:space="preserve">simultaneous </w:t>
      </w:r>
      <w:proofErr w:type="spellStart"/>
      <w:r>
        <w:rPr>
          <w:b/>
          <w:bCs/>
          <w:lang w:eastAsia="ja-JP"/>
        </w:rPr>
        <w:t>RxTx</w:t>
      </w:r>
      <w:proofErr w:type="spellEnd"/>
      <w:r>
        <w:rPr>
          <w:b/>
          <w:bCs/>
          <w:lang w:eastAsia="ja-JP"/>
        </w:rPr>
        <w:t xml:space="preserve"> operation of </w:t>
      </w:r>
      <w:r w:rsidRPr="00DD6290">
        <w:rPr>
          <w:b/>
          <w:bCs/>
          <w:lang w:eastAsia="ja-JP"/>
        </w:rPr>
        <w:t>CA_n</w:t>
      </w:r>
      <w:r>
        <w:rPr>
          <w:b/>
          <w:bCs/>
          <w:lang w:eastAsia="ja-JP"/>
        </w:rPr>
        <w:t xml:space="preserve">40A-n41A, </w:t>
      </w:r>
      <w:r w:rsidRPr="00DD6290">
        <w:rPr>
          <w:b/>
          <w:bCs/>
          <w:lang w:eastAsia="ja-JP"/>
        </w:rPr>
        <w:t>adopt the MSD test point</w:t>
      </w:r>
      <w:r>
        <w:rPr>
          <w:b/>
          <w:bCs/>
          <w:lang w:eastAsia="ja-JP"/>
        </w:rPr>
        <w:t>s</w:t>
      </w:r>
      <w:r w:rsidRPr="00DD6290">
        <w:rPr>
          <w:b/>
          <w:bCs/>
          <w:lang w:eastAsia="ja-JP"/>
        </w:rPr>
        <w:t xml:space="preserve"> of</w:t>
      </w:r>
      <w:r>
        <w:rPr>
          <w:b/>
          <w:bCs/>
          <w:lang w:eastAsia="ja-JP"/>
        </w:rPr>
        <w:fldChar w:fldCharType="begin"/>
      </w:r>
      <w:r>
        <w:rPr>
          <w:b/>
          <w:bCs/>
          <w:lang w:eastAsia="ja-JP"/>
        </w:rPr>
        <w:instrText xml:space="preserve"> REF _Ref126862019 \h </w:instrText>
      </w:r>
      <w:r>
        <w:rPr>
          <w:b/>
          <w:bCs/>
          <w:lang w:eastAsia="ja-JP"/>
        </w:rPr>
      </w:r>
      <w:r>
        <w:rPr>
          <w:b/>
          <w:bCs/>
          <w:lang w:eastAsia="ja-JP"/>
        </w:rPr>
        <w:fldChar w:fldCharType="end"/>
      </w:r>
      <w:r>
        <w:rPr>
          <w:b/>
          <w:bCs/>
          <w:lang w:eastAsia="ja-JP"/>
        </w:rPr>
        <w:t xml:space="preserve"> </w:t>
      </w:r>
      <w:r>
        <w:rPr>
          <w:b/>
          <w:bCs/>
          <w:lang w:eastAsia="ja-JP"/>
        </w:rPr>
        <w:fldChar w:fldCharType="begin"/>
      </w:r>
      <w:r>
        <w:rPr>
          <w:b/>
          <w:bCs/>
          <w:lang w:eastAsia="ja-JP"/>
        </w:rPr>
        <w:instrText xml:space="preserve"> REF _Ref131521361 \h </w:instrText>
      </w:r>
      <w:r>
        <w:rPr>
          <w:b/>
          <w:bCs/>
          <w:lang w:eastAsia="ja-JP"/>
        </w:rPr>
      </w:r>
      <w:r>
        <w:rPr>
          <w:b/>
          <w:bCs/>
          <w:lang w:eastAsia="ja-JP"/>
        </w:rPr>
        <w:fldChar w:fldCharType="separate"/>
      </w:r>
      <w:r w:rsidRPr="004B03EA">
        <w:rPr>
          <w:b/>
          <w:bCs/>
        </w:rPr>
        <w:t xml:space="preserve">Table </w:t>
      </w:r>
      <w:r>
        <w:rPr>
          <w:b/>
          <w:bCs/>
          <w:noProof/>
        </w:rPr>
        <w:t>2</w:t>
      </w:r>
      <w:r>
        <w:rPr>
          <w:b/>
          <w:bCs/>
          <w:lang w:eastAsia="ja-JP"/>
        </w:rPr>
        <w:fldChar w:fldCharType="end"/>
      </w:r>
      <w:r>
        <w:rPr>
          <w:b/>
          <w:bCs/>
          <w:lang w:eastAsia="ja-JP"/>
        </w:rPr>
        <w:t xml:space="preserve"> for PC3 and </w:t>
      </w:r>
      <w:r>
        <w:rPr>
          <w:b/>
          <w:bCs/>
          <w:lang w:eastAsia="ja-JP"/>
        </w:rPr>
        <w:fldChar w:fldCharType="begin"/>
      </w:r>
      <w:r>
        <w:rPr>
          <w:b/>
          <w:bCs/>
          <w:lang w:eastAsia="ja-JP"/>
        </w:rPr>
        <w:instrText xml:space="preserve"> REF _Ref131521369 \h </w:instrText>
      </w:r>
      <w:r>
        <w:rPr>
          <w:b/>
          <w:bCs/>
          <w:lang w:eastAsia="ja-JP"/>
        </w:rPr>
      </w:r>
      <w:r>
        <w:rPr>
          <w:b/>
          <w:bCs/>
          <w:lang w:eastAsia="ja-JP"/>
        </w:rPr>
        <w:fldChar w:fldCharType="separate"/>
      </w:r>
      <w:r w:rsidRPr="004B03EA">
        <w:rPr>
          <w:b/>
          <w:bCs/>
        </w:rPr>
        <w:t xml:space="preserve">Table </w:t>
      </w:r>
      <w:r>
        <w:rPr>
          <w:b/>
          <w:bCs/>
          <w:noProof/>
        </w:rPr>
        <w:t>3</w:t>
      </w:r>
      <w:r>
        <w:rPr>
          <w:b/>
          <w:bCs/>
          <w:lang w:eastAsia="ja-JP"/>
        </w:rPr>
        <w:fldChar w:fldCharType="end"/>
      </w:r>
      <w:r>
        <w:rPr>
          <w:b/>
          <w:bCs/>
          <w:lang w:eastAsia="ja-JP"/>
        </w:rPr>
        <w:t xml:space="preserve"> for PC2 operation</w:t>
      </w:r>
      <w:r w:rsidR="00A0060A">
        <w:rPr>
          <w:b/>
          <w:bCs/>
          <w:lang w:eastAsia="ja-JP"/>
        </w:rPr>
        <w:t>.</w:t>
      </w:r>
    </w:p>
    <w:p w14:paraId="53222934" w14:textId="77777777" w:rsidR="00B95BD7" w:rsidRDefault="00B95BD7" w:rsidP="00B95BD7">
      <w:pPr>
        <w:keepNext/>
        <w:keepLines/>
        <w:spacing w:before="6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2</w:t>
      </w:r>
      <w:r w:rsidRPr="004B03EA">
        <w:rPr>
          <w:b/>
          <w:bCs/>
        </w:rPr>
        <w:fldChar w:fldCharType="end"/>
      </w:r>
      <w:r>
        <w:t xml:space="preserve">: PC3 MSD requirements for simultaneous </w:t>
      </w:r>
      <w:proofErr w:type="spellStart"/>
      <w:r>
        <w:t>RxTx</w:t>
      </w:r>
      <w:proofErr w:type="spellEnd"/>
      <w:r>
        <w:t xml:space="preserve"> in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572"/>
        <w:gridCol w:w="2053"/>
      </w:tblGrid>
      <w:tr w:rsidR="00B95BD7" w:rsidRPr="00F80EB6" w14:paraId="39119AE2" w14:textId="77777777" w:rsidTr="004D2F11">
        <w:trPr>
          <w:trHeight w:val="49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39BB6"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97D92"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30575"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534EA"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BE5ED"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084AD"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E9093"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D4C49"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49A83"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84F28"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B95BD7" w:rsidRPr="00F80EB6" w14:paraId="4CDC95C1" w14:textId="77777777" w:rsidTr="004D2F11">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F9269" w14:textId="77777777" w:rsidR="00B95BD7" w:rsidRPr="00F80EB6" w:rsidRDefault="00B95BD7" w:rsidP="004D2F11">
            <w:pPr>
              <w:spacing w:after="0"/>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BCD5" w14:textId="77777777" w:rsidR="00B95BD7" w:rsidRPr="00F80EB6" w:rsidRDefault="00B95BD7" w:rsidP="004D2F11">
            <w:pPr>
              <w:spacing w:after="0"/>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9066E"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875A4"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D995"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9347F"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FC049"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06352"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F207A" w14:textId="77777777" w:rsidR="00B95BD7" w:rsidRPr="00F80EB6" w:rsidRDefault="00B95BD7" w:rsidP="004D2F1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9A13" w14:textId="77777777" w:rsidR="00B95BD7" w:rsidRPr="00F80EB6" w:rsidRDefault="00B95BD7" w:rsidP="004D2F11">
            <w:pPr>
              <w:spacing w:after="0"/>
              <w:rPr>
                <w:rFonts w:asciiTheme="minorHAnsi" w:hAnsiTheme="minorHAnsi" w:cstheme="minorHAnsi"/>
                <w:color w:val="000000"/>
                <w:sz w:val="18"/>
                <w:szCs w:val="18"/>
              </w:rPr>
            </w:pPr>
          </w:p>
        </w:tc>
      </w:tr>
      <w:tr w:rsidR="00B95BD7" w:rsidRPr="00F80EB6" w14:paraId="644F555B" w14:textId="77777777" w:rsidTr="004D2F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69F88F"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171ED"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C3AC2"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23</w:t>
            </w:r>
            <w:r>
              <w:rPr>
                <w:rFonts w:asciiTheme="minorHAnsi" w:hAnsiTheme="minorHAnsi" w:cstheme="minorHAnsi"/>
                <w:sz w:val="18"/>
                <w:szCs w:val="18"/>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D6FE04" w14:textId="77777777" w:rsidR="00B95BD7" w:rsidRPr="00F80EB6" w:rsidRDefault="00B95BD7" w:rsidP="004D2F11">
            <w:pPr>
              <w:spacing w:after="0"/>
              <w:jc w:val="center"/>
              <w:rPr>
                <w:rFonts w:asciiTheme="minorHAnsi" w:hAnsiTheme="minorHAnsi" w:cstheme="minorHAnsi"/>
                <w:sz w:val="18"/>
                <w:szCs w:val="18"/>
              </w:rPr>
            </w:pPr>
            <w:r>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BBB9E"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95FE9"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2</w:t>
            </w:r>
            <w:r>
              <w:rPr>
                <w:rFonts w:asciiTheme="minorHAnsi" w:hAnsiTheme="minorHAnsi" w:cstheme="minorHAnsi"/>
                <w:sz w:val="18"/>
                <w:szCs w:val="18"/>
              </w:rPr>
              <w:t>70</w:t>
            </w:r>
            <w:r w:rsidRPr="00F80EB6">
              <w:rPr>
                <w:rFonts w:asciiTheme="minorHAnsi" w:hAnsiTheme="minorHAnsi" w:cstheme="minorHAnsi"/>
                <w:sz w:val="18"/>
                <w:szCs w:val="18"/>
              </w:rPr>
              <w:t xml:space="preserve">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w:t>
            </w:r>
            <w:r>
              <w:rPr>
                <w:rFonts w:asciiTheme="minorHAnsi" w:hAnsiTheme="minorHAnsi" w:cstheme="minorHAnsi"/>
                <w:sz w:val="18"/>
                <w:szCs w:val="18"/>
              </w:rPr>
              <w:t>3</w:t>
            </w:r>
            <w:r w:rsidRPr="00F80EB6">
              <w:rPr>
                <w:rFonts w:asciiTheme="minorHAnsi" w:hAnsiTheme="minorHAnsi" w:cstheme="minorHAnsi"/>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13A5E"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9285A" w14:textId="77777777" w:rsidR="00B95BD7" w:rsidRPr="00F80EB6" w:rsidRDefault="00B95BD7" w:rsidP="004D2F11">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DD65F" w14:textId="1FD73D8E" w:rsidR="00B95BD7" w:rsidRPr="00F80EB6" w:rsidRDefault="00B95BD7" w:rsidP="004D2F1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25.</w:t>
            </w:r>
            <w:r w:rsidR="007866FA">
              <w:rPr>
                <w:rFonts w:asciiTheme="minorHAnsi" w:hAnsiTheme="minorHAnsi" w:cstheme="minorHAnsi"/>
                <w:color w:val="000000"/>
                <w:sz w:val="18"/>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5AD89" w14:textId="77777777" w:rsidR="00B95BD7" w:rsidRPr="00F80EB6" w:rsidRDefault="00B95BD7" w:rsidP="004D2F11">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B95BD7" w:rsidRPr="00F80EB6" w14:paraId="5611C650" w14:textId="77777777" w:rsidTr="004D2F11">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8A762C"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46854"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831908"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442C9"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31506"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A789F"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245BF" w14:textId="77777777" w:rsidR="00B95BD7" w:rsidRPr="00F80EB6" w:rsidRDefault="00B95BD7" w:rsidP="004D2F11">
            <w:pPr>
              <w:spacing w:after="0"/>
              <w:jc w:val="center"/>
              <w:rPr>
                <w:rFonts w:asciiTheme="minorHAnsi" w:hAnsiTheme="minorHAnsi" w:cstheme="minorHAnsi"/>
                <w:sz w:val="18"/>
                <w:szCs w:val="18"/>
              </w:rPr>
            </w:pPr>
            <w:r w:rsidRPr="00F80EB6">
              <w:rPr>
                <w:rFonts w:asciiTheme="minorHAnsi" w:hAnsiTheme="minorHAnsi" w:cstheme="minorHAnsi"/>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AB65C" w14:textId="77777777" w:rsidR="00B95BD7" w:rsidRPr="00F80EB6" w:rsidRDefault="00B95BD7" w:rsidP="004D2F11">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2B891" w14:textId="77777777" w:rsidR="00B95BD7" w:rsidRPr="00F80EB6" w:rsidRDefault="00B95BD7" w:rsidP="004D2F11">
            <w:pPr>
              <w:spacing w:after="0"/>
              <w:rPr>
                <w:rFonts w:asciiTheme="minorHAnsi" w:hAnsiTheme="minorHAnsi" w:cstheme="minorHAnsi"/>
                <w:color w:val="000000"/>
                <w:sz w:val="18"/>
                <w:szCs w:val="18"/>
              </w:rPr>
            </w:pPr>
            <w:r>
              <w:rPr>
                <w:rFonts w:asciiTheme="minorHAnsi" w:hAnsiTheme="minorHAnsi" w:cstheme="minorHAnsi"/>
                <w:color w:val="000000"/>
                <w:sz w:val="18"/>
                <w:szCs w:val="18"/>
              </w:rPr>
              <w:t>32.4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F8804" w14:textId="77777777" w:rsidR="00B95BD7" w:rsidRPr="00F80EB6" w:rsidRDefault="00B95BD7" w:rsidP="004D2F11">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p w14:paraId="02F1C222" w14:textId="7BDDC244" w:rsidR="00B95BD7" w:rsidRDefault="00B95BD7" w:rsidP="00B95BD7">
      <w:pPr>
        <w:keepNext/>
        <w:keepLines/>
        <w:spacing w:after="0"/>
        <w:jc w:val="center"/>
        <w:rPr>
          <w:b/>
          <w:bCs/>
        </w:rPr>
      </w:pPr>
    </w:p>
    <w:p w14:paraId="411F362A" w14:textId="77777777" w:rsidR="007866FA" w:rsidRDefault="007866FA" w:rsidP="007866FA">
      <w:pPr>
        <w:keepNext/>
        <w:keepLines/>
        <w:spacing w:before="6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3</w:t>
      </w:r>
      <w:r w:rsidRPr="004B03EA">
        <w:rPr>
          <w:b/>
          <w:bCs/>
        </w:rPr>
        <w:fldChar w:fldCharType="end"/>
      </w:r>
      <w:r>
        <w:t xml:space="preserve">: PC2 MSD requirements for simultaneous </w:t>
      </w:r>
      <w:proofErr w:type="spellStart"/>
      <w:r>
        <w:t>RxTx</w:t>
      </w:r>
      <w:proofErr w:type="spellEnd"/>
      <w:r>
        <w:t xml:space="preserve"> in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572"/>
        <w:gridCol w:w="2053"/>
      </w:tblGrid>
      <w:tr w:rsidR="007866FA" w:rsidRPr="00F80EB6" w14:paraId="70004F6A" w14:textId="77777777" w:rsidTr="00943092">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DC498"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1BE52B"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37651"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ED725"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787C"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B2946"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B68C7"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67FE"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562FA"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2D348"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7866FA" w:rsidRPr="00F80EB6" w14:paraId="0B6D7738" w14:textId="77777777" w:rsidTr="00943092">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382AD" w14:textId="77777777" w:rsidR="007866FA" w:rsidRPr="00F80EB6" w:rsidRDefault="007866FA" w:rsidP="00943092">
            <w:pPr>
              <w:spacing w:after="0"/>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919B6" w14:textId="77777777" w:rsidR="007866FA" w:rsidRPr="00F80EB6" w:rsidRDefault="007866FA" w:rsidP="00943092">
            <w:pPr>
              <w:spacing w:after="0"/>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C466A"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62E8A"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462C3"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DABC7"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3E270"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A0CF"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FC890"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E3254" w14:textId="77777777" w:rsidR="007866FA" w:rsidRPr="00F80EB6" w:rsidRDefault="007866FA" w:rsidP="00943092">
            <w:pPr>
              <w:spacing w:after="0"/>
              <w:rPr>
                <w:rFonts w:asciiTheme="minorHAnsi" w:hAnsiTheme="minorHAnsi" w:cstheme="minorHAnsi"/>
                <w:b/>
                <w:bCs/>
                <w:color w:val="000000"/>
                <w:sz w:val="18"/>
                <w:szCs w:val="18"/>
              </w:rPr>
            </w:pPr>
          </w:p>
        </w:tc>
      </w:tr>
      <w:tr w:rsidR="007866FA" w:rsidRPr="00F80EB6" w14:paraId="48954B01" w14:textId="77777777" w:rsidTr="0094309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834363"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CEE9B"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1A6849" w14:textId="77777777" w:rsidR="007866FA" w:rsidRPr="00F80EB6" w:rsidRDefault="007866FA" w:rsidP="00943092">
            <w:pPr>
              <w:spacing w:after="0"/>
              <w:jc w:val="center"/>
              <w:rPr>
                <w:rFonts w:asciiTheme="minorHAnsi" w:hAnsiTheme="minorHAnsi" w:cstheme="minorHAnsi"/>
                <w:sz w:val="18"/>
                <w:szCs w:val="18"/>
              </w:rPr>
            </w:pPr>
            <w:r>
              <w:rPr>
                <w:rFonts w:asciiTheme="minorHAnsi" w:hAnsiTheme="minorHAnsi" w:cstheme="minorHAnsi"/>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F6B6E" w14:textId="77777777" w:rsidR="007866FA" w:rsidRPr="00F80EB6" w:rsidRDefault="007866FA" w:rsidP="00943092">
            <w:pPr>
              <w:spacing w:after="0"/>
              <w:jc w:val="center"/>
              <w:rPr>
                <w:rFonts w:asciiTheme="minorHAnsi" w:hAnsiTheme="minorHAnsi" w:cstheme="minorHAnsi"/>
                <w:sz w:val="18"/>
                <w:szCs w:val="18"/>
              </w:rPr>
            </w:pPr>
            <w:r>
              <w:rPr>
                <w:rFonts w:asciiTheme="minorHAnsi" w:hAnsiTheme="minorHAnsi" w:cstheme="minorHAnsi"/>
                <w:sz w:val="18"/>
                <w:szCs w:val="18"/>
              </w:rPr>
              <w:t>10</w:t>
            </w:r>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95847"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6C80F3"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2</w:t>
            </w:r>
            <w:r>
              <w:rPr>
                <w:rFonts w:asciiTheme="minorHAnsi" w:hAnsiTheme="minorHAnsi" w:cstheme="minorHAnsi"/>
                <w:sz w:val="18"/>
                <w:szCs w:val="18"/>
              </w:rPr>
              <w:t>70</w:t>
            </w:r>
            <w:r w:rsidRPr="00F80EB6">
              <w:rPr>
                <w:rFonts w:asciiTheme="minorHAnsi" w:hAnsiTheme="minorHAnsi" w:cstheme="minorHAnsi"/>
                <w:sz w:val="18"/>
                <w:szCs w:val="18"/>
              </w:rPr>
              <w:t xml:space="preserve">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w:t>
            </w:r>
            <w:r>
              <w:rPr>
                <w:rFonts w:asciiTheme="minorHAnsi" w:hAnsiTheme="minorHAnsi" w:cstheme="minorHAnsi"/>
                <w:sz w:val="18"/>
                <w:szCs w:val="18"/>
              </w:rPr>
              <w:t>3</w:t>
            </w:r>
            <w:r w:rsidRPr="00F80EB6">
              <w:rPr>
                <w:rFonts w:asciiTheme="minorHAnsi" w:hAnsiTheme="minorHAnsi" w:cstheme="minorHAnsi"/>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BA600"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3BF88F" w14:textId="77777777" w:rsidR="007866FA" w:rsidRPr="00F80EB6" w:rsidRDefault="007866FA"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B6661" w14:textId="6E2CBA69" w:rsidR="007866FA" w:rsidRPr="00F80EB6" w:rsidRDefault="007866FA" w:rsidP="00943092">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38EAC" w14:textId="77777777" w:rsidR="007866FA" w:rsidRPr="00F80EB6" w:rsidRDefault="007866FA"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7866FA" w:rsidRPr="00F80EB6" w14:paraId="334551FD" w14:textId="77777777" w:rsidTr="0094309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B3C22"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EA4DE"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79B30"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493F4D"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5606"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6F0FC"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7ADFE"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AB6D3" w14:textId="77777777" w:rsidR="007866FA" w:rsidRPr="00F80EB6" w:rsidRDefault="007866FA"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4966A" w14:textId="77777777" w:rsidR="007866FA" w:rsidRPr="00F80EB6" w:rsidRDefault="007866FA" w:rsidP="00943092">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35.5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B5194" w14:textId="77777777" w:rsidR="007866FA" w:rsidRPr="00F80EB6" w:rsidRDefault="007866FA"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p w14:paraId="05729F12" w14:textId="194D2C77" w:rsidR="007866FA" w:rsidRDefault="007866FA" w:rsidP="00B95BD7">
      <w:pPr>
        <w:keepNext/>
        <w:keepLines/>
        <w:spacing w:after="0"/>
        <w:jc w:val="center"/>
        <w:rPr>
          <w:b/>
          <w:bCs/>
        </w:rPr>
      </w:pPr>
    </w:p>
    <w:p w14:paraId="231BC301" w14:textId="77777777" w:rsidR="007866FA" w:rsidRDefault="007866FA" w:rsidP="007866FA">
      <w:pPr>
        <w:spacing w:after="120"/>
        <w:jc w:val="both"/>
        <w:rPr>
          <w:b/>
          <w:bCs/>
          <w:lang w:eastAsia="ja-JP"/>
        </w:rPr>
      </w:pPr>
      <w:r w:rsidRPr="00DD6290">
        <w:rPr>
          <w:b/>
          <w:bCs/>
          <w:lang w:eastAsia="ja-JP"/>
        </w:rPr>
        <w:t xml:space="preserve">Proposal </w:t>
      </w:r>
      <w:r>
        <w:rPr>
          <w:b/>
          <w:bCs/>
          <w:lang w:eastAsia="ja-JP"/>
        </w:rPr>
        <w:t>2</w:t>
      </w:r>
      <w:r w:rsidRPr="00DD6290">
        <w:rPr>
          <w:b/>
          <w:bCs/>
          <w:lang w:eastAsia="ja-JP"/>
        </w:rPr>
        <w:t xml:space="preserve">: For </w:t>
      </w:r>
      <w:r>
        <w:rPr>
          <w:b/>
          <w:bCs/>
          <w:lang w:eastAsia="ja-JP"/>
        </w:rPr>
        <w:t>SUL</w:t>
      </w:r>
      <w:r w:rsidRPr="00DD6290">
        <w:rPr>
          <w:b/>
          <w:bCs/>
          <w:lang w:eastAsia="ja-JP"/>
        </w:rPr>
        <w:t>_n</w:t>
      </w:r>
      <w:r>
        <w:rPr>
          <w:b/>
          <w:bCs/>
          <w:lang w:eastAsia="ja-JP"/>
        </w:rPr>
        <w:t xml:space="preserve">41A-n97A, </w:t>
      </w:r>
      <w:r w:rsidRPr="00DD6290">
        <w:rPr>
          <w:b/>
          <w:bCs/>
          <w:lang w:eastAsia="ja-JP"/>
        </w:rPr>
        <w:t>adopt the MSD test point</w:t>
      </w:r>
      <w:r>
        <w:rPr>
          <w:b/>
          <w:bCs/>
          <w:lang w:eastAsia="ja-JP"/>
        </w:rPr>
        <w:t>s of</w:t>
      </w:r>
      <w:r w:rsidRPr="00DD6290">
        <w:rPr>
          <w:b/>
          <w:bCs/>
          <w:lang w:eastAsia="ja-JP"/>
        </w:rPr>
        <w:t xml:space="preserve"> </w:t>
      </w:r>
      <w:r>
        <w:rPr>
          <w:b/>
          <w:bCs/>
          <w:lang w:eastAsia="ja-JP"/>
        </w:rPr>
        <w:fldChar w:fldCharType="begin"/>
      </w:r>
      <w:r>
        <w:rPr>
          <w:b/>
          <w:bCs/>
          <w:lang w:eastAsia="ja-JP"/>
        </w:rPr>
        <w:instrText xml:space="preserve"> REF _Ref127290310 \h </w:instrText>
      </w:r>
      <w:r>
        <w:rPr>
          <w:b/>
          <w:bCs/>
          <w:lang w:eastAsia="ja-JP"/>
        </w:rPr>
      </w:r>
      <w:r>
        <w:rPr>
          <w:b/>
          <w:bCs/>
          <w:lang w:eastAsia="ja-JP"/>
        </w:rPr>
        <w:fldChar w:fldCharType="separate"/>
      </w:r>
      <w:r w:rsidRPr="004B03EA">
        <w:rPr>
          <w:b/>
          <w:bCs/>
        </w:rPr>
        <w:t xml:space="preserve">Table </w:t>
      </w:r>
      <w:r>
        <w:rPr>
          <w:b/>
          <w:bCs/>
          <w:noProof/>
        </w:rPr>
        <w:t>4</w:t>
      </w:r>
      <w:r>
        <w:rPr>
          <w:b/>
          <w:bCs/>
          <w:lang w:eastAsia="ja-JP"/>
        </w:rPr>
        <w:fldChar w:fldCharType="end"/>
      </w:r>
      <w:r>
        <w:rPr>
          <w:b/>
          <w:bCs/>
          <w:lang w:eastAsia="ja-JP"/>
        </w:rPr>
        <w:t xml:space="preserve"> for PC3 operation.</w:t>
      </w:r>
    </w:p>
    <w:p w14:paraId="7B14B1A9" w14:textId="77777777" w:rsidR="007866FA" w:rsidRDefault="007866FA" w:rsidP="007866FA">
      <w:pPr>
        <w:keepNext/>
        <w:keepLines/>
        <w:spacing w:before="60" w:after="12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4</w:t>
      </w:r>
      <w:r w:rsidRPr="004B03EA">
        <w:rPr>
          <w:b/>
          <w:bCs/>
        </w:rPr>
        <w:fldChar w:fldCharType="end"/>
      </w:r>
      <w:r>
        <w:t>: PC3 MSD requirements for SUL_n41A-n97A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1"/>
        <w:gridCol w:w="671"/>
        <w:gridCol w:w="709"/>
        <w:gridCol w:w="1223"/>
        <w:gridCol w:w="1421"/>
        <w:gridCol w:w="671"/>
        <w:gridCol w:w="705"/>
        <w:gridCol w:w="572"/>
        <w:gridCol w:w="2073"/>
      </w:tblGrid>
      <w:tr w:rsidR="007866FA" w:rsidRPr="00F80EB6" w14:paraId="4869F277" w14:textId="77777777" w:rsidTr="00943092">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F0985A"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1AD8F"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BF9E6"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EDA2C"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4C038"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F1650"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7B91B"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50392"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6CBCE"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35A0E2"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7866FA" w:rsidRPr="00F80EB6" w14:paraId="74C377C7" w14:textId="77777777" w:rsidTr="00943092">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79C85" w14:textId="77777777" w:rsidR="007866FA" w:rsidRPr="00F80EB6" w:rsidRDefault="007866FA" w:rsidP="00943092">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C5344" w14:textId="77777777" w:rsidR="007866FA" w:rsidRPr="00F80EB6" w:rsidRDefault="007866FA" w:rsidP="00943092">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630CFA"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5B248"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5375E"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9E85D"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4221C"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D5C6D"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F6350" w14:textId="77777777" w:rsidR="007866FA" w:rsidRPr="00F80EB6" w:rsidRDefault="007866FA" w:rsidP="00943092">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EA39" w14:textId="77777777" w:rsidR="007866FA" w:rsidRPr="00F80EB6" w:rsidRDefault="007866FA" w:rsidP="00943092">
            <w:pPr>
              <w:spacing w:after="0"/>
              <w:jc w:val="center"/>
              <w:rPr>
                <w:rFonts w:asciiTheme="minorHAnsi" w:hAnsiTheme="minorHAnsi" w:cstheme="minorHAnsi"/>
                <w:b/>
                <w:bCs/>
                <w:color w:val="000000"/>
                <w:sz w:val="18"/>
                <w:szCs w:val="18"/>
              </w:rPr>
            </w:pPr>
          </w:p>
        </w:tc>
      </w:tr>
      <w:tr w:rsidR="007866FA" w:rsidRPr="00F80EB6" w14:paraId="2E54D8A2" w14:textId="77777777" w:rsidTr="0094309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D6FCCA"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C8FA7" w14:textId="77777777" w:rsidR="007866FA" w:rsidRPr="00AC4D30" w:rsidRDefault="007866FA"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FAAF8" w14:textId="77777777" w:rsidR="007866FA" w:rsidRPr="00AC4D30" w:rsidRDefault="007866FA"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ED9DD" w14:textId="77777777" w:rsidR="007866FA" w:rsidRPr="00AC4D30" w:rsidRDefault="007866FA"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8D118" w14:textId="77777777" w:rsidR="007866FA" w:rsidRPr="00AC4D30" w:rsidRDefault="007866FA"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9A6F71" w14:textId="77777777" w:rsidR="007866FA" w:rsidRPr="00AC4D30" w:rsidRDefault="007866FA"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270 (</w:t>
            </w:r>
            <w:proofErr w:type="spellStart"/>
            <w:r w:rsidRPr="00AC4D30">
              <w:rPr>
                <w:rFonts w:asciiTheme="minorHAnsi" w:hAnsiTheme="minorHAnsi" w:cstheme="minorHAnsi"/>
                <w:color w:val="000000"/>
                <w:sz w:val="18"/>
                <w:szCs w:val="18"/>
              </w:rPr>
              <w:t>RB</w:t>
            </w:r>
            <w:r w:rsidRPr="00AC4D30">
              <w:rPr>
                <w:rFonts w:asciiTheme="minorHAnsi" w:hAnsiTheme="minorHAnsi" w:cstheme="minorHAnsi"/>
                <w:color w:val="000000"/>
                <w:sz w:val="18"/>
                <w:szCs w:val="18"/>
                <w:vertAlign w:val="subscript"/>
              </w:rPr>
              <w:t>start</w:t>
            </w:r>
            <w:proofErr w:type="spellEnd"/>
            <w:r w:rsidRPr="00AC4D30">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22734" w14:textId="77777777" w:rsidR="007866FA" w:rsidRPr="00AC4D30" w:rsidRDefault="007866FA" w:rsidP="00943092">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250</w:t>
            </w:r>
            <w:r>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96D7F9" w14:textId="77777777" w:rsidR="007866FA" w:rsidRPr="00AC4D30" w:rsidRDefault="007866FA"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83C61" w14:textId="7C34F46C" w:rsidR="007866FA" w:rsidRPr="00F80EB6" w:rsidRDefault="007866FA" w:rsidP="00943092">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25.</w:t>
            </w:r>
            <w:r w:rsidR="00B85F66">
              <w:rPr>
                <w:rFonts w:asciiTheme="minorHAnsi" w:hAnsiTheme="minorHAnsi" w:cstheme="minorHAnsi"/>
                <w:color w:val="000000"/>
                <w:sz w:val="18"/>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135AB" w14:textId="77777777" w:rsidR="007866FA" w:rsidRPr="00F80EB6" w:rsidRDefault="007866FA"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7866FA" w:rsidRPr="00F80EB6" w14:paraId="4E37B2CB" w14:textId="77777777" w:rsidTr="0094309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078DD4" w14:textId="77777777" w:rsidR="007866FA" w:rsidRPr="00F80EB6" w:rsidRDefault="007866FA" w:rsidP="00943092">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97</w:t>
            </w:r>
          </w:p>
        </w:tc>
        <w:tc>
          <w:tcPr>
            <w:tcW w:w="0" w:type="auto"/>
            <w:tcBorders>
              <w:top w:val="single" w:sz="4" w:space="0" w:color="auto"/>
              <w:left w:val="single" w:sz="4" w:space="0" w:color="auto"/>
              <w:bottom w:val="single" w:sz="4" w:space="0" w:color="auto"/>
              <w:right w:val="single" w:sz="4" w:space="0" w:color="auto"/>
            </w:tcBorders>
            <w:vAlign w:val="center"/>
          </w:tcPr>
          <w:p w14:paraId="24D8C2BA" w14:textId="77777777" w:rsidR="007866FA" w:rsidRPr="00AC4D30" w:rsidRDefault="007866FA"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AB322B4" w14:textId="77777777" w:rsidR="007866FA" w:rsidRPr="00AC4D30" w:rsidRDefault="007866FA"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354711A8" w14:textId="77777777" w:rsidR="007866FA" w:rsidRPr="00AC4D30" w:rsidRDefault="007866FA"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027D31B4" w14:textId="77777777" w:rsidR="007866FA" w:rsidRPr="00AC4D30" w:rsidRDefault="007866FA"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7E86770" w14:textId="77777777" w:rsidR="007866FA" w:rsidRPr="00AC4D30" w:rsidRDefault="007866FA"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270 (</w:t>
            </w:r>
            <w:proofErr w:type="spellStart"/>
            <w:r w:rsidRPr="00AC4D30">
              <w:rPr>
                <w:rFonts w:asciiTheme="minorHAnsi" w:hAnsiTheme="minorHAnsi" w:cstheme="minorHAnsi"/>
                <w:color w:val="000000"/>
                <w:sz w:val="18"/>
                <w:szCs w:val="18"/>
              </w:rPr>
              <w:t>RB</w:t>
            </w:r>
            <w:r w:rsidRPr="00AC4D30">
              <w:rPr>
                <w:rFonts w:asciiTheme="minorHAnsi" w:hAnsiTheme="minorHAnsi" w:cstheme="minorHAnsi"/>
                <w:color w:val="000000"/>
                <w:sz w:val="18"/>
                <w:szCs w:val="18"/>
                <w:vertAlign w:val="subscript"/>
              </w:rPr>
              <w:t>start</w:t>
            </w:r>
            <w:proofErr w:type="spellEnd"/>
            <w:r w:rsidRPr="00AC4D30">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9D4EB23" w14:textId="77777777" w:rsidR="007866FA" w:rsidRPr="00AC4D30" w:rsidRDefault="007866FA"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25</w:t>
            </w:r>
            <w:r>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084D7815" w14:textId="77777777" w:rsidR="007866FA" w:rsidRPr="00AC4D30" w:rsidRDefault="007866FA" w:rsidP="00943092">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w:t>
            </w:r>
            <w:r>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04735B" w14:textId="77777777" w:rsidR="007866FA" w:rsidRDefault="007866FA" w:rsidP="00943092">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08CA269B" w14:textId="77777777" w:rsidR="007866FA" w:rsidRPr="00F80EB6" w:rsidRDefault="007866FA" w:rsidP="00943092">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p w14:paraId="0841D292" w14:textId="599AF60C" w:rsidR="003B6D0B" w:rsidRDefault="003B6D0B" w:rsidP="009106B2">
      <w:pPr>
        <w:pStyle w:val="Heading1"/>
        <w:spacing w:after="120"/>
        <w:jc w:val="both"/>
      </w:pPr>
      <w:r>
        <w:rPr>
          <w:lang w:eastAsia="ja-JP"/>
        </w:rPr>
        <w:lastRenderedPageBreak/>
        <w:t>References</w:t>
      </w:r>
    </w:p>
    <w:bookmarkEnd w:id="0"/>
    <w:bookmarkEnd w:id="1"/>
    <w:bookmarkEnd w:id="2"/>
    <w:bookmarkEnd w:id="3"/>
    <w:bookmarkEnd w:id="4"/>
    <w:bookmarkEnd w:id="5"/>
    <w:bookmarkEnd w:id="6"/>
    <w:bookmarkEnd w:id="7"/>
    <w:bookmarkEnd w:id="8"/>
    <w:bookmarkEnd w:id="9"/>
    <w:p w14:paraId="78D7E7A7" w14:textId="69310189" w:rsidR="00AA125B" w:rsidRDefault="00AA125B" w:rsidP="00AA125B">
      <w:pPr>
        <w:spacing w:after="120"/>
        <w:ind w:left="564" w:hanging="564"/>
        <w:rPr>
          <w:lang w:val="pt-BR" w:eastAsia="ja-JP"/>
        </w:rPr>
      </w:pPr>
      <w:r w:rsidRPr="006F0FF1">
        <w:rPr>
          <w:rFonts w:hint="eastAsia"/>
          <w:lang w:val="pt-BR" w:eastAsia="ja-JP"/>
        </w:rPr>
        <w:t>[1]</w:t>
      </w:r>
      <w:r w:rsidRPr="006F0FF1">
        <w:rPr>
          <w:lang w:val="pt-BR" w:eastAsia="ja-JP"/>
        </w:rPr>
        <w:tab/>
      </w:r>
      <w:r w:rsidR="006F2436" w:rsidRPr="006F2436">
        <w:rPr>
          <w:lang w:val="pt-BR" w:eastAsia="ja-JP"/>
        </w:rPr>
        <w:t>R4-2303691</w:t>
      </w:r>
      <w:r w:rsidR="006F2436">
        <w:rPr>
          <w:lang w:val="pt-BR" w:eastAsia="ja-JP"/>
        </w:rPr>
        <w:t xml:space="preserve"> </w:t>
      </w:r>
      <w:r w:rsidR="006F2436" w:rsidRPr="006F2436">
        <w:rPr>
          <w:lang w:val="pt-BR" w:eastAsia="ja-JP"/>
        </w:rPr>
        <w:t>WF on simultaneous Rx/Tx transmission</w:t>
      </w:r>
      <w:r w:rsidRPr="00187497">
        <w:rPr>
          <w:lang w:val="pt-BR" w:eastAsia="ja-JP"/>
        </w:rPr>
        <w:t xml:space="preserve">, </w:t>
      </w:r>
      <w:r w:rsidR="006F2436" w:rsidRPr="006F2436">
        <w:rPr>
          <w:lang w:val="pt-BR" w:eastAsia="ja-JP"/>
        </w:rPr>
        <w:t>3GPP TSG-RAN WG4 Meeting # 106</w:t>
      </w:r>
      <w:r w:rsidR="006F2436">
        <w:rPr>
          <w:lang w:val="pt-BR" w:eastAsia="ja-JP"/>
        </w:rPr>
        <w:t xml:space="preserve"> Athens, Greece, </w:t>
      </w:r>
      <w:r w:rsidR="006F2436" w:rsidRPr="006F2436">
        <w:rPr>
          <w:lang w:val="pt-BR" w:eastAsia="ja-JP"/>
        </w:rPr>
        <w:t>Huawei, HiSilicon, Skyworks Solutions,</w:t>
      </w:r>
      <w:r w:rsidR="003D640F">
        <w:rPr>
          <w:lang w:val="pt-BR" w:eastAsia="ja-JP"/>
        </w:rPr>
        <w:t xml:space="preserve"> </w:t>
      </w:r>
      <w:r w:rsidR="006F2436" w:rsidRPr="006F2436">
        <w:rPr>
          <w:lang w:val="pt-BR" w:eastAsia="ja-JP"/>
        </w:rPr>
        <w:t>Inc, Mediatek Inc.</w:t>
      </w:r>
    </w:p>
    <w:p w14:paraId="470BEFA9" w14:textId="71D113CC" w:rsidR="006F2436" w:rsidRDefault="00AA125B" w:rsidP="006F2436">
      <w:pPr>
        <w:spacing w:after="120"/>
        <w:ind w:left="564" w:hanging="564"/>
        <w:rPr>
          <w:lang w:val="pt-BR" w:eastAsia="ja-JP"/>
        </w:rPr>
      </w:pPr>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A722E8">
        <w:rPr>
          <w:lang w:val="pt-BR" w:eastAsia="ja-JP"/>
        </w:rPr>
        <w:tab/>
      </w:r>
      <w:r w:rsidR="006F2436" w:rsidRPr="006F2436">
        <w:rPr>
          <w:lang w:val="pt-BR" w:eastAsia="ja-JP"/>
        </w:rPr>
        <w:t>R4-2300916</w:t>
      </w:r>
      <w:r>
        <w:rPr>
          <w:lang w:val="pt-BR" w:eastAsia="ja-JP"/>
        </w:rPr>
        <w:t xml:space="preserve"> </w:t>
      </w:r>
      <w:r w:rsidR="006F2436" w:rsidRPr="006F2436">
        <w:rPr>
          <w:lang w:val="pt-BR" w:eastAsia="ja-JP"/>
        </w:rPr>
        <w:t>CA_n40-n41 non-simultaneous RxTx PC3 PC2 MSD</w:t>
      </w:r>
      <w:r w:rsidRPr="00A722E8">
        <w:rPr>
          <w:lang w:val="pt-BR" w:eastAsia="ja-JP"/>
        </w:rPr>
        <w:t xml:space="preserve">, </w:t>
      </w:r>
      <w:r w:rsidRPr="00D926CD">
        <w:rPr>
          <w:lang w:val="pt-BR" w:eastAsia="ja-JP"/>
        </w:rPr>
        <w:t xml:space="preserve">3GPP TSG-RAN WG4 Meeting # </w:t>
      </w:r>
      <w:r w:rsidR="00C707A9">
        <w:rPr>
          <w:lang w:val="pt-BR" w:eastAsia="ja-JP"/>
        </w:rPr>
        <w:t>106</w:t>
      </w:r>
      <w:r w:rsidR="006F2436" w:rsidRPr="006F2436">
        <w:rPr>
          <w:lang w:val="pt-BR" w:eastAsia="ja-JP"/>
        </w:rPr>
        <w:t xml:space="preserve"> </w:t>
      </w:r>
      <w:r w:rsidR="006F2436">
        <w:rPr>
          <w:lang w:val="pt-BR" w:eastAsia="ja-JP"/>
        </w:rPr>
        <w:t xml:space="preserve">Athens, Greece, </w:t>
      </w:r>
      <w:r w:rsidR="006F2436" w:rsidRPr="006F2436">
        <w:rPr>
          <w:lang w:val="pt-BR" w:eastAsia="ja-JP"/>
        </w:rPr>
        <w:t xml:space="preserve"> Skyworks Solutions,</w:t>
      </w:r>
      <w:r w:rsidR="00B85F66">
        <w:rPr>
          <w:lang w:val="pt-BR" w:eastAsia="ja-JP"/>
        </w:rPr>
        <w:t xml:space="preserve"> </w:t>
      </w:r>
      <w:r w:rsidR="006F2436" w:rsidRPr="006F2436">
        <w:rPr>
          <w:lang w:val="pt-BR" w:eastAsia="ja-JP"/>
        </w:rPr>
        <w:t>In</w:t>
      </w:r>
      <w:r w:rsidR="006F2436">
        <w:rPr>
          <w:lang w:val="pt-BR" w:eastAsia="ja-JP"/>
        </w:rPr>
        <w:t>c.</w:t>
      </w:r>
    </w:p>
    <w:p w14:paraId="5AEDDC77" w14:textId="1691C8CD" w:rsidR="00264849" w:rsidRDefault="00264849" w:rsidP="00264849">
      <w:pPr>
        <w:spacing w:after="120"/>
        <w:ind w:left="564" w:hanging="564"/>
        <w:rPr>
          <w:lang w:val="pt-BR" w:eastAsia="ja-JP"/>
        </w:rPr>
      </w:pPr>
      <w:r>
        <w:rPr>
          <w:lang w:val="pt-BR" w:eastAsia="ja-JP"/>
        </w:rPr>
        <w:t>[3]</w:t>
      </w:r>
      <w:r>
        <w:rPr>
          <w:lang w:val="pt-BR" w:eastAsia="ja-JP"/>
        </w:rPr>
        <w:tab/>
      </w:r>
      <w:r w:rsidRPr="00264849">
        <w:rPr>
          <w:lang w:val="pt-BR" w:eastAsia="ja-JP"/>
        </w:rPr>
        <w:t>R4-230093</w:t>
      </w:r>
      <w:r w:rsidR="00535330">
        <w:rPr>
          <w:lang w:val="pt-BR" w:eastAsia="ja-JP"/>
        </w:rPr>
        <w:t>6</w:t>
      </w:r>
      <w:r w:rsidRPr="00264849">
        <w:rPr>
          <w:lang w:val="pt-BR" w:eastAsia="ja-JP"/>
        </w:rPr>
        <w:t xml:space="preserve"> </w:t>
      </w:r>
      <w:r w:rsidR="00535330" w:rsidRPr="00535330">
        <w:rPr>
          <w:lang w:val="pt-BR" w:eastAsia="ja-JP"/>
        </w:rPr>
        <w:t>Further Corrections to NR-CA Cross-band Isolation MSD</w:t>
      </w:r>
      <w:r>
        <w:rPr>
          <w:lang w:val="pt-BR" w:eastAsia="ja-JP"/>
        </w:rPr>
        <w:t>,</w:t>
      </w:r>
      <w:r w:rsidRPr="00264849">
        <w:rPr>
          <w:lang w:val="pt-BR" w:eastAsia="ja-JP"/>
        </w:rPr>
        <w:t xml:space="preserve"> </w:t>
      </w:r>
      <w:r w:rsidRPr="00D926CD">
        <w:rPr>
          <w:lang w:val="pt-BR" w:eastAsia="ja-JP"/>
        </w:rPr>
        <w:t xml:space="preserve">3GPP TSG-RAN WG4 Meeting # </w:t>
      </w:r>
      <w:r>
        <w:rPr>
          <w:lang w:val="pt-BR" w:eastAsia="ja-JP"/>
        </w:rPr>
        <w:t>106</w:t>
      </w:r>
      <w:r w:rsidRPr="006F2436">
        <w:rPr>
          <w:lang w:val="pt-BR" w:eastAsia="ja-JP"/>
        </w:rPr>
        <w:t xml:space="preserve"> </w:t>
      </w:r>
      <w:r>
        <w:rPr>
          <w:lang w:val="pt-BR" w:eastAsia="ja-JP"/>
        </w:rPr>
        <w:t xml:space="preserve">Athens, Greece, </w:t>
      </w:r>
      <w:r w:rsidRPr="006F2436">
        <w:rPr>
          <w:lang w:val="pt-BR" w:eastAsia="ja-JP"/>
        </w:rPr>
        <w:t xml:space="preserve"> Skyworks Solutions,</w:t>
      </w:r>
      <w:r w:rsidR="00B85F66">
        <w:rPr>
          <w:lang w:val="pt-BR" w:eastAsia="ja-JP"/>
        </w:rPr>
        <w:t xml:space="preserve"> </w:t>
      </w:r>
      <w:r w:rsidRPr="006F2436">
        <w:rPr>
          <w:lang w:val="pt-BR" w:eastAsia="ja-JP"/>
        </w:rPr>
        <w:t>In</w:t>
      </w:r>
      <w:r>
        <w:rPr>
          <w:lang w:val="pt-BR" w:eastAsia="ja-JP"/>
        </w:rPr>
        <w:t>c.</w:t>
      </w:r>
    </w:p>
    <w:p w14:paraId="3E54CAB0" w14:textId="722FA2B6" w:rsidR="00264849" w:rsidRDefault="00264849" w:rsidP="006F2436">
      <w:pPr>
        <w:spacing w:after="120"/>
        <w:ind w:left="564" w:hanging="564"/>
        <w:rPr>
          <w:lang w:val="pt-BR" w:eastAsia="ja-JP"/>
        </w:rPr>
      </w:pPr>
    </w:p>
    <w:p w14:paraId="4A3EFCA0" w14:textId="2FF61058" w:rsidR="00187497" w:rsidRPr="00187497" w:rsidRDefault="00187497" w:rsidP="00187497">
      <w:pPr>
        <w:spacing w:after="120"/>
        <w:ind w:left="564" w:hanging="564"/>
        <w:rPr>
          <w:lang w:val="pt-BR" w:eastAsia="ja-JP"/>
        </w:rPr>
      </w:pPr>
    </w:p>
    <w:sectPr w:rsidR="00187497" w:rsidRPr="00187497" w:rsidSect="00D4784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60472" w14:textId="77777777" w:rsidR="006747A4" w:rsidRDefault="006747A4">
      <w:r>
        <w:separator/>
      </w:r>
    </w:p>
  </w:endnote>
  <w:endnote w:type="continuationSeparator" w:id="0">
    <w:p w14:paraId="695EECC4" w14:textId="77777777" w:rsidR="006747A4" w:rsidRDefault="0067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7A1B" w:rsidRDefault="00297A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BE379" w14:textId="77777777" w:rsidR="006747A4" w:rsidRDefault="006747A4">
      <w:r>
        <w:separator/>
      </w:r>
    </w:p>
  </w:footnote>
  <w:footnote w:type="continuationSeparator" w:id="0">
    <w:p w14:paraId="602699E1" w14:textId="77777777" w:rsidR="006747A4" w:rsidRDefault="00674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33E4D"/>
    <w:multiLevelType w:val="hybridMultilevel"/>
    <w:tmpl w:val="8EDC1C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902"/>
    <w:multiLevelType w:val="hybridMultilevel"/>
    <w:tmpl w:val="C312236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A67984"/>
    <w:multiLevelType w:val="hybridMultilevel"/>
    <w:tmpl w:val="276A5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31381"/>
    <w:multiLevelType w:val="hybridMultilevel"/>
    <w:tmpl w:val="1832940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0767F"/>
    <w:multiLevelType w:val="hybridMultilevel"/>
    <w:tmpl w:val="7FFED9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029DB"/>
    <w:multiLevelType w:val="hybridMultilevel"/>
    <w:tmpl w:val="BDB69B8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611D7"/>
    <w:multiLevelType w:val="hybridMultilevel"/>
    <w:tmpl w:val="0F162D5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613CC"/>
    <w:multiLevelType w:val="multilevel"/>
    <w:tmpl w:val="51E8BC00"/>
    <w:lvl w:ilvl="0">
      <w:start w:val="1"/>
      <w:numFmt w:val="decimal"/>
      <w:lvlText w:val="%1."/>
      <w:lvlJc w:val="left"/>
      <w:pPr>
        <w:ind w:left="766" w:hanging="360"/>
      </w:pPr>
    </w:lvl>
    <w:lvl w:ilvl="1">
      <w:start w:val="3"/>
      <w:numFmt w:val="decimal"/>
      <w:isLgl/>
      <w:lvlText w:val="%1.%2"/>
      <w:lvlJc w:val="left"/>
      <w:pPr>
        <w:ind w:left="934" w:hanging="528"/>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126" w:hanging="720"/>
      </w:pPr>
      <w:rPr>
        <w:rFonts w:hint="default"/>
      </w:rPr>
    </w:lvl>
    <w:lvl w:ilvl="4">
      <w:start w:val="1"/>
      <w:numFmt w:val="decimal"/>
      <w:isLgl/>
      <w:lvlText w:val="%1.%2.%3.%4.%5"/>
      <w:lvlJc w:val="left"/>
      <w:pPr>
        <w:ind w:left="1126" w:hanging="72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486" w:hanging="1080"/>
      </w:pPr>
      <w:rPr>
        <w:rFonts w:hint="default"/>
      </w:rPr>
    </w:lvl>
    <w:lvl w:ilvl="7">
      <w:start w:val="1"/>
      <w:numFmt w:val="decimal"/>
      <w:isLgl/>
      <w:lvlText w:val="%1.%2.%3.%4.%5.%6.%7.%8"/>
      <w:lvlJc w:val="left"/>
      <w:pPr>
        <w:ind w:left="1846" w:hanging="1440"/>
      </w:pPr>
      <w:rPr>
        <w:rFonts w:hint="default"/>
      </w:rPr>
    </w:lvl>
    <w:lvl w:ilvl="8">
      <w:start w:val="1"/>
      <w:numFmt w:val="decimal"/>
      <w:isLgl/>
      <w:lvlText w:val="%1.%2.%3.%4.%5.%6.%7.%8.%9"/>
      <w:lvlJc w:val="left"/>
      <w:pPr>
        <w:ind w:left="1846" w:hanging="1440"/>
      </w:pPr>
      <w:rPr>
        <w:rFonts w:hint="default"/>
      </w:rPr>
    </w:lvl>
  </w:abstractNum>
  <w:abstractNum w:abstractNumId="14"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12CBC"/>
    <w:multiLevelType w:val="hybridMultilevel"/>
    <w:tmpl w:val="B23664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CE555B"/>
    <w:multiLevelType w:val="hybridMultilevel"/>
    <w:tmpl w:val="3124C194"/>
    <w:lvl w:ilvl="0" w:tplc="6788486E">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40902029"/>
    <w:multiLevelType w:val="hybridMultilevel"/>
    <w:tmpl w:val="E2B03BC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42BC6207"/>
    <w:multiLevelType w:val="hybridMultilevel"/>
    <w:tmpl w:val="C34E0276"/>
    <w:lvl w:ilvl="0" w:tplc="09E02B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3A3A3C"/>
    <w:multiLevelType w:val="hybridMultilevel"/>
    <w:tmpl w:val="BAE69402"/>
    <w:lvl w:ilvl="0" w:tplc="F7CCDF0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825537A"/>
    <w:multiLevelType w:val="hybridMultilevel"/>
    <w:tmpl w:val="7584BB4C"/>
    <w:lvl w:ilvl="0" w:tplc="0409000F">
      <w:start w:val="1"/>
      <w:numFmt w:val="decimal"/>
      <w:lvlText w:val="%1."/>
      <w:lvlJc w:val="left"/>
      <w:pPr>
        <w:ind w:left="822" w:hanging="360"/>
      </w:pPr>
    </w:lvl>
    <w:lvl w:ilvl="1" w:tplc="04090019">
      <w:start w:val="1"/>
      <w:numFmt w:val="lowerLetter"/>
      <w:lvlText w:val="%2."/>
      <w:lvlJc w:val="left"/>
      <w:pPr>
        <w:ind w:left="1542" w:hanging="360"/>
      </w:pPr>
    </w:lvl>
    <w:lvl w:ilvl="2" w:tplc="0409001B">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4"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E12610"/>
    <w:multiLevelType w:val="hybridMultilevel"/>
    <w:tmpl w:val="F858F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E3658"/>
    <w:multiLevelType w:val="hybridMultilevel"/>
    <w:tmpl w:val="F0A809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43"/>
  </w:num>
  <w:num w:numId="3">
    <w:abstractNumId w:val="17"/>
  </w:num>
  <w:num w:numId="4">
    <w:abstractNumId w:val="5"/>
  </w:num>
  <w:num w:numId="5">
    <w:abstractNumId w:val="37"/>
  </w:num>
  <w:num w:numId="6">
    <w:abstractNumId w:val="32"/>
  </w:num>
  <w:num w:numId="7">
    <w:abstractNumId w:val="35"/>
  </w:num>
  <w:num w:numId="8">
    <w:abstractNumId w:val="19"/>
  </w:num>
  <w:num w:numId="9">
    <w:abstractNumId w:val="30"/>
  </w:num>
  <w:num w:numId="10">
    <w:abstractNumId w:val="46"/>
  </w:num>
  <w:num w:numId="11">
    <w:abstractNumId w:val="16"/>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27"/>
  </w:num>
  <w:num w:numId="16">
    <w:abstractNumId w:val="21"/>
  </w:num>
  <w:num w:numId="17">
    <w:abstractNumId w:val="40"/>
  </w:num>
  <w:num w:numId="18">
    <w:abstractNumId w:val="42"/>
  </w:num>
  <w:num w:numId="19">
    <w:abstractNumId w:val="0"/>
  </w:num>
  <w:num w:numId="20">
    <w:abstractNumId w:val="34"/>
  </w:num>
  <w:num w:numId="21">
    <w:abstractNumId w:val="13"/>
  </w:num>
  <w:num w:numId="22">
    <w:abstractNumId w:val="18"/>
  </w:num>
  <w:num w:numId="23">
    <w:abstractNumId w:val="39"/>
  </w:num>
  <w:num w:numId="24">
    <w:abstractNumId w:val="8"/>
  </w:num>
  <w:num w:numId="25">
    <w:abstractNumId w:val="3"/>
  </w:num>
  <w:num w:numId="26">
    <w:abstractNumId w:val="38"/>
  </w:num>
  <w:num w:numId="27">
    <w:abstractNumId w:val="31"/>
  </w:num>
  <w:num w:numId="28">
    <w:abstractNumId w:val="22"/>
  </w:num>
  <w:num w:numId="29">
    <w:abstractNumId w:val="1"/>
  </w:num>
  <w:num w:numId="30">
    <w:abstractNumId w:val="15"/>
  </w:num>
  <w:num w:numId="31">
    <w:abstractNumId w:val="45"/>
  </w:num>
  <w:num w:numId="32">
    <w:abstractNumId w:val="10"/>
  </w:num>
  <w:num w:numId="33">
    <w:abstractNumId w:val="9"/>
  </w:num>
  <w:num w:numId="34">
    <w:abstractNumId w:val="23"/>
  </w:num>
  <w:num w:numId="35">
    <w:abstractNumId w:val="11"/>
  </w:num>
  <w:num w:numId="36">
    <w:abstractNumId w:val="12"/>
  </w:num>
  <w:num w:numId="37">
    <w:abstractNumId w:val="44"/>
  </w:num>
  <w:num w:numId="38">
    <w:abstractNumId w:val="2"/>
  </w:num>
  <w:num w:numId="39">
    <w:abstractNumId w:val="20"/>
  </w:num>
  <w:num w:numId="40">
    <w:abstractNumId w:val="36"/>
  </w:num>
  <w:num w:numId="41">
    <w:abstractNumId w:val="33"/>
  </w:num>
  <w:num w:numId="42">
    <w:abstractNumId w:val="26"/>
  </w:num>
  <w:num w:numId="43">
    <w:abstractNumId w:val="6"/>
  </w:num>
  <w:num w:numId="44">
    <w:abstractNumId w:val="7"/>
  </w:num>
  <w:num w:numId="45">
    <w:abstractNumId w:val="24"/>
  </w:num>
  <w:num w:numId="46">
    <w:abstractNumId w:val="14"/>
  </w:num>
  <w:num w:numId="47">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60DF"/>
    <w:rsid w:val="000A6666"/>
    <w:rsid w:val="000A6B14"/>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E90"/>
    <w:rsid w:val="00174ECB"/>
    <w:rsid w:val="001762B4"/>
    <w:rsid w:val="00180166"/>
    <w:rsid w:val="00180CAA"/>
    <w:rsid w:val="00182754"/>
    <w:rsid w:val="00187497"/>
    <w:rsid w:val="00191CFD"/>
    <w:rsid w:val="00192320"/>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CC9"/>
    <w:rsid w:val="00204749"/>
    <w:rsid w:val="00204EE7"/>
    <w:rsid w:val="00204FBF"/>
    <w:rsid w:val="002069B4"/>
    <w:rsid w:val="0020736B"/>
    <w:rsid w:val="002078F9"/>
    <w:rsid w:val="00210968"/>
    <w:rsid w:val="00210BDF"/>
    <w:rsid w:val="0021253F"/>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078D"/>
    <w:rsid w:val="003020BF"/>
    <w:rsid w:val="00302D2F"/>
    <w:rsid w:val="00307557"/>
    <w:rsid w:val="00307A52"/>
    <w:rsid w:val="0031095D"/>
    <w:rsid w:val="00312266"/>
    <w:rsid w:val="00312AD1"/>
    <w:rsid w:val="00314C44"/>
    <w:rsid w:val="003152C6"/>
    <w:rsid w:val="00315FF3"/>
    <w:rsid w:val="0031654E"/>
    <w:rsid w:val="00323D95"/>
    <w:rsid w:val="00331FA1"/>
    <w:rsid w:val="003335EE"/>
    <w:rsid w:val="00334233"/>
    <w:rsid w:val="003378E8"/>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6048B"/>
    <w:rsid w:val="0036106E"/>
    <w:rsid w:val="003615B3"/>
    <w:rsid w:val="00361A14"/>
    <w:rsid w:val="00362081"/>
    <w:rsid w:val="0036333F"/>
    <w:rsid w:val="00364EDE"/>
    <w:rsid w:val="00366E87"/>
    <w:rsid w:val="00371E11"/>
    <w:rsid w:val="00373723"/>
    <w:rsid w:val="003767EE"/>
    <w:rsid w:val="0037737F"/>
    <w:rsid w:val="003811F6"/>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01AC"/>
    <w:rsid w:val="003F6A95"/>
    <w:rsid w:val="003F6BD1"/>
    <w:rsid w:val="00402E99"/>
    <w:rsid w:val="00402FF8"/>
    <w:rsid w:val="00404CF8"/>
    <w:rsid w:val="0040547B"/>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714D"/>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DC0"/>
    <w:rsid w:val="004A0D6E"/>
    <w:rsid w:val="004A28BB"/>
    <w:rsid w:val="004A5EC5"/>
    <w:rsid w:val="004A66D5"/>
    <w:rsid w:val="004A774F"/>
    <w:rsid w:val="004B03EA"/>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A0"/>
    <w:rsid w:val="004E2854"/>
    <w:rsid w:val="004E3AA1"/>
    <w:rsid w:val="004E4A0F"/>
    <w:rsid w:val="004E4BEE"/>
    <w:rsid w:val="004E58D6"/>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591D"/>
    <w:rsid w:val="00526419"/>
    <w:rsid w:val="00526789"/>
    <w:rsid w:val="00531057"/>
    <w:rsid w:val="005313B0"/>
    <w:rsid w:val="00533986"/>
    <w:rsid w:val="00535330"/>
    <w:rsid w:val="005354C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13E9"/>
    <w:rsid w:val="005645E6"/>
    <w:rsid w:val="005650D0"/>
    <w:rsid w:val="00567785"/>
    <w:rsid w:val="0057126E"/>
    <w:rsid w:val="00573281"/>
    <w:rsid w:val="0057362B"/>
    <w:rsid w:val="00573B15"/>
    <w:rsid w:val="00576264"/>
    <w:rsid w:val="005805C5"/>
    <w:rsid w:val="00581502"/>
    <w:rsid w:val="00582F61"/>
    <w:rsid w:val="00587617"/>
    <w:rsid w:val="00593079"/>
    <w:rsid w:val="00596A16"/>
    <w:rsid w:val="005A04B5"/>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8E"/>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73C6"/>
    <w:rsid w:val="00637EF9"/>
    <w:rsid w:val="0064023E"/>
    <w:rsid w:val="00641645"/>
    <w:rsid w:val="006458C4"/>
    <w:rsid w:val="006470F6"/>
    <w:rsid w:val="00647634"/>
    <w:rsid w:val="006516F7"/>
    <w:rsid w:val="00651B84"/>
    <w:rsid w:val="006542F2"/>
    <w:rsid w:val="00655E46"/>
    <w:rsid w:val="00655EEA"/>
    <w:rsid w:val="00656B2A"/>
    <w:rsid w:val="00661AAA"/>
    <w:rsid w:val="0066272D"/>
    <w:rsid w:val="00666145"/>
    <w:rsid w:val="006668E4"/>
    <w:rsid w:val="006673AD"/>
    <w:rsid w:val="00673DBB"/>
    <w:rsid w:val="00674736"/>
    <w:rsid w:val="006747A4"/>
    <w:rsid w:val="0067493D"/>
    <w:rsid w:val="006756EC"/>
    <w:rsid w:val="0067694B"/>
    <w:rsid w:val="00681CDB"/>
    <w:rsid w:val="00682B12"/>
    <w:rsid w:val="00683868"/>
    <w:rsid w:val="00684B7E"/>
    <w:rsid w:val="00684F82"/>
    <w:rsid w:val="006858FE"/>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109"/>
    <w:rsid w:val="00734C23"/>
    <w:rsid w:val="00737B45"/>
    <w:rsid w:val="00743EDB"/>
    <w:rsid w:val="00747D66"/>
    <w:rsid w:val="00750156"/>
    <w:rsid w:val="0075016D"/>
    <w:rsid w:val="007509D1"/>
    <w:rsid w:val="0075378A"/>
    <w:rsid w:val="00753893"/>
    <w:rsid w:val="00753BCB"/>
    <w:rsid w:val="0075402F"/>
    <w:rsid w:val="0075572E"/>
    <w:rsid w:val="00760BB2"/>
    <w:rsid w:val="007615E4"/>
    <w:rsid w:val="00761A93"/>
    <w:rsid w:val="007625CF"/>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333C"/>
    <w:rsid w:val="008043A0"/>
    <w:rsid w:val="00804B72"/>
    <w:rsid w:val="008054CA"/>
    <w:rsid w:val="00806198"/>
    <w:rsid w:val="00810D32"/>
    <w:rsid w:val="0081171B"/>
    <w:rsid w:val="00813043"/>
    <w:rsid w:val="00813D4B"/>
    <w:rsid w:val="00814E1C"/>
    <w:rsid w:val="00817951"/>
    <w:rsid w:val="0082145C"/>
    <w:rsid w:val="00822203"/>
    <w:rsid w:val="008229AB"/>
    <w:rsid w:val="008237F4"/>
    <w:rsid w:val="0082577D"/>
    <w:rsid w:val="008315EA"/>
    <w:rsid w:val="00832FFA"/>
    <w:rsid w:val="00833E81"/>
    <w:rsid w:val="008345C9"/>
    <w:rsid w:val="00835A89"/>
    <w:rsid w:val="00846CC3"/>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800BA"/>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695"/>
    <w:rsid w:val="00997831"/>
    <w:rsid w:val="009A0445"/>
    <w:rsid w:val="009A6B1A"/>
    <w:rsid w:val="009A7CF1"/>
    <w:rsid w:val="009B128C"/>
    <w:rsid w:val="009B6BE1"/>
    <w:rsid w:val="009B7660"/>
    <w:rsid w:val="009B795A"/>
    <w:rsid w:val="009C254F"/>
    <w:rsid w:val="009C6A8E"/>
    <w:rsid w:val="009C6BB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FB7"/>
    <w:rsid w:val="00A32CCA"/>
    <w:rsid w:val="00A3585F"/>
    <w:rsid w:val="00A37667"/>
    <w:rsid w:val="00A402FC"/>
    <w:rsid w:val="00A41C75"/>
    <w:rsid w:val="00A42DE8"/>
    <w:rsid w:val="00A444C6"/>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704"/>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1326"/>
    <w:rsid w:val="00BD2421"/>
    <w:rsid w:val="00BD2DE9"/>
    <w:rsid w:val="00BD48FD"/>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47ABA"/>
    <w:rsid w:val="00C507E5"/>
    <w:rsid w:val="00C51A51"/>
    <w:rsid w:val="00C51B81"/>
    <w:rsid w:val="00C521C2"/>
    <w:rsid w:val="00C525B4"/>
    <w:rsid w:val="00C5299A"/>
    <w:rsid w:val="00C53E7A"/>
    <w:rsid w:val="00C54434"/>
    <w:rsid w:val="00C5487A"/>
    <w:rsid w:val="00C558D3"/>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76BB"/>
    <w:rsid w:val="00D7078D"/>
    <w:rsid w:val="00D70F86"/>
    <w:rsid w:val="00D70FC0"/>
    <w:rsid w:val="00D7150A"/>
    <w:rsid w:val="00D72CC9"/>
    <w:rsid w:val="00D72EA5"/>
    <w:rsid w:val="00D74584"/>
    <w:rsid w:val="00D74588"/>
    <w:rsid w:val="00D755D8"/>
    <w:rsid w:val="00D758D1"/>
    <w:rsid w:val="00D766DB"/>
    <w:rsid w:val="00D77D71"/>
    <w:rsid w:val="00D81C12"/>
    <w:rsid w:val="00D82EA0"/>
    <w:rsid w:val="00D8740D"/>
    <w:rsid w:val="00D877E6"/>
    <w:rsid w:val="00D9085F"/>
    <w:rsid w:val="00D91C36"/>
    <w:rsid w:val="00D92566"/>
    <w:rsid w:val="00D926CD"/>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7DEE"/>
    <w:rsid w:val="00ED0168"/>
    <w:rsid w:val="00ED2AC6"/>
    <w:rsid w:val="00ED2D1F"/>
    <w:rsid w:val="00ED37CE"/>
    <w:rsid w:val="00ED3B4B"/>
    <w:rsid w:val="00ED514E"/>
    <w:rsid w:val="00ED6B16"/>
    <w:rsid w:val="00EE0602"/>
    <w:rsid w:val="00EE47EC"/>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325ED"/>
    <w:rsid w:val="00F35A1D"/>
    <w:rsid w:val="00F37476"/>
    <w:rsid w:val="00F374C7"/>
    <w:rsid w:val="00F37724"/>
    <w:rsid w:val="00F41131"/>
    <w:rsid w:val="00F42C4A"/>
    <w:rsid w:val="00F43822"/>
    <w:rsid w:val="00F44C14"/>
    <w:rsid w:val="00F44CE4"/>
    <w:rsid w:val="00F4502D"/>
    <w:rsid w:val="00F45B1B"/>
    <w:rsid w:val="00F4741E"/>
    <w:rsid w:val="00F47434"/>
    <w:rsid w:val="00F508DC"/>
    <w:rsid w:val="00F56F22"/>
    <w:rsid w:val="00F6112E"/>
    <w:rsid w:val="00F61554"/>
    <w:rsid w:val="00F61D15"/>
    <w:rsid w:val="00F66B95"/>
    <w:rsid w:val="00F67EB5"/>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6F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1169</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2023-04-10T18:34:00Z</dcterms:created>
  <dcterms:modified xsi:type="dcterms:W3CDTF">2023-04-10T18:34:00Z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